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5F22F" w14:textId="77A85A0C" w:rsidR="008563A7" w:rsidRPr="008563A7" w:rsidRDefault="008563A7" w:rsidP="008563A7">
      <w:pPr>
        <w:spacing w:after="0"/>
        <w:rPr>
          <w:rFonts w:ascii="Arial" w:hAnsi="Arial"/>
          <w:b/>
          <w:noProof/>
          <w:sz w:val="24"/>
        </w:rPr>
      </w:pPr>
      <w:r w:rsidRPr="008563A7">
        <w:rPr>
          <w:rFonts w:ascii="Arial" w:hAnsi="Arial"/>
          <w:b/>
          <w:noProof/>
          <w:sz w:val="24"/>
        </w:rPr>
        <w:t>3GPP TSG-RAN WG4 Meeting # 116</w:t>
      </w:r>
      <w:r w:rsidRPr="008563A7">
        <w:rPr>
          <w:rFonts w:ascii="Arial" w:hAnsi="Arial"/>
          <w:b/>
          <w:noProof/>
          <w:sz w:val="24"/>
        </w:rPr>
        <w:tab/>
      </w:r>
      <w:r w:rsidRPr="008563A7">
        <w:rPr>
          <w:rFonts w:ascii="Arial" w:hAnsi="Arial"/>
          <w:b/>
          <w:noProof/>
          <w:sz w:val="24"/>
        </w:rPr>
        <w:tab/>
      </w:r>
      <w:r w:rsidRPr="008563A7">
        <w:rPr>
          <w:rFonts w:ascii="Arial" w:hAnsi="Arial"/>
          <w:b/>
          <w:noProof/>
          <w:sz w:val="24"/>
        </w:rPr>
        <w:tab/>
      </w:r>
      <w:r w:rsidRPr="008563A7">
        <w:rPr>
          <w:rFonts w:ascii="Arial" w:hAnsi="Arial"/>
          <w:b/>
          <w:noProof/>
          <w:sz w:val="24"/>
        </w:rPr>
        <w:tab/>
      </w:r>
      <w:r w:rsidRPr="008563A7">
        <w:rPr>
          <w:rFonts w:ascii="Arial" w:hAnsi="Arial"/>
          <w:b/>
          <w:noProof/>
          <w:sz w:val="24"/>
        </w:rPr>
        <w:tab/>
      </w:r>
      <w:r w:rsidRPr="008563A7">
        <w:rPr>
          <w:rFonts w:ascii="Arial" w:hAnsi="Arial"/>
          <w:b/>
          <w:noProof/>
          <w:sz w:val="24"/>
        </w:rPr>
        <w:tab/>
      </w:r>
      <w:r w:rsidR="009E365F" w:rsidRPr="009E365F">
        <w:rPr>
          <w:rFonts w:ascii="Arial" w:hAnsi="Arial"/>
          <w:b/>
          <w:noProof/>
          <w:sz w:val="24"/>
        </w:rPr>
        <w:t>R4-2514368</w:t>
      </w:r>
    </w:p>
    <w:p w14:paraId="59E386E9" w14:textId="682C67E9" w:rsidR="00570E6C" w:rsidRDefault="005F2268" w:rsidP="008563A7">
      <w:pPr>
        <w:spacing w:after="0"/>
        <w:rPr>
          <w:rFonts w:ascii="Arial" w:hAnsi="Arial"/>
          <w:b/>
          <w:noProof/>
          <w:sz w:val="24"/>
        </w:rPr>
      </w:pPr>
      <w:r w:rsidRPr="005F2268">
        <w:rPr>
          <w:rFonts w:ascii="Arial" w:hAnsi="Arial"/>
          <w:b/>
          <w:noProof/>
          <w:sz w:val="24"/>
        </w:rPr>
        <w:t>Prague</w:t>
      </w:r>
      <w:r w:rsidR="008563A7" w:rsidRPr="008563A7">
        <w:rPr>
          <w:rFonts w:ascii="Arial" w:hAnsi="Arial"/>
          <w:b/>
          <w:noProof/>
          <w:sz w:val="24"/>
        </w:rPr>
        <w:t>,</w:t>
      </w:r>
      <w:r w:rsidR="0027094F" w:rsidRPr="0027094F">
        <w:rPr>
          <w:rFonts w:ascii="Arial" w:hAnsi="Arial"/>
          <w:b/>
          <w:noProof/>
          <w:sz w:val="24"/>
        </w:rPr>
        <w:t>Czech Republic</w:t>
      </w:r>
      <w:r w:rsidR="008563A7" w:rsidRPr="008563A7">
        <w:rPr>
          <w:rFonts w:ascii="Arial" w:hAnsi="Arial"/>
          <w:b/>
          <w:noProof/>
          <w:sz w:val="24"/>
        </w:rPr>
        <w:t xml:space="preserve">,  </w:t>
      </w:r>
      <w:r w:rsidR="00781B4A">
        <w:rPr>
          <w:rFonts w:ascii="Arial" w:hAnsi="Arial"/>
          <w:b/>
          <w:noProof/>
          <w:sz w:val="24"/>
        </w:rPr>
        <w:t>October</w:t>
      </w:r>
      <w:r w:rsidR="008563A7" w:rsidRPr="008563A7">
        <w:rPr>
          <w:rFonts w:ascii="Arial" w:hAnsi="Arial"/>
          <w:b/>
          <w:noProof/>
          <w:sz w:val="24"/>
        </w:rPr>
        <w:t xml:space="preserve"> </w:t>
      </w:r>
      <w:r w:rsidR="00781B4A">
        <w:rPr>
          <w:rFonts w:ascii="Arial" w:hAnsi="Arial"/>
          <w:b/>
          <w:noProof/>
          <w:sz w:val="24"/>
        </w:rPr>
        <w:t>13</w:t>
      </w:r>
      <w:r w:rsidR="008563A7" w:rsidRPr="008563A7">
        <w:rPr>
          <w:rFonts w:ascii="Arial" w:hAnsi="Arial"/>
          <w:b/>
          <w:noProof/>
          <w:sz w:val="24"/>
        </w:rPr>
        <w:t xml:space="preserve"> - </w:t>
      </w:r>
      <w:r w:rsidR="00781B4A">
        <w:rPr>
          <w:rFonts w:ascii="Arial" w:hAnsi="Arial"/>
          <w:b/>
          <w:noProof/>
          <w:sz w:val="24"/>
        </w:rPr>
        <w:t>17</w:t>
      </w:r>
      <w:r w:rsidR="008563A7" w:rsidRPr="008563A7">
        <w:rPr>
          <w:rFonts w:ascii="Arial" w:hAnsi="Arial"/>
          <w:b/>
          <w:noProof/>
          <w:sz w:val="24"/>
        </w:rPr>
        <w:t>, 2025</w:t>
      </w:r>
      <w:r w:rsidR="005334FC" w:rsidRPr="005334FC">
        <w:rPr>
          <w:rFonts w:ascii="Arial" w:hAnsi="Arial"/>
          <w:b/>
          <w:noProof/>
          <w:sz w:val="24"/>
        </w:rPr>
        <w:tab/>
      </w:r>
    </w:p>
    <w:p w14:paraId="1AE35FA4" w14:textId="77777777" w:rsidR="005334FC" w:rsidRDefault="005334FC" w:rsidP="005334FC">
      <w:pPr>
        <w:spacing w:after="0"/>
        <w:rPr>
          <w:rFonts w:ascii="Arial" w:hAnsi="Arial"/>
          <w:b/>
          <w:noProof/>
          <w:sz w:val="24"/>
        </w:rPr>
      </w:pPr>
    </w:p>
    <w:p w14:paraId="3D0B1162" w14:textId="01584ECE" w:rsidR="001F6272" w:rsidRPr="00A87DB2" w:rsidRDefault="001F6272" w:rsidP="00AD741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22C9EB94" w14:textId="2FFD43BA" w:rsidR="00464908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035FF8" w:rsidRPr="00035FF8">
        <w:rPr>
          <w:rFonts w:cs="Arial"/>
          <w:sz w:val="22"/>
          <w:szCs w:val="22"/>
          <w:lang w:val="en-US"/>
        </w:rPr>
        <w:t xml:space="preserve"> </w:t>
      </w:r>
      <w:r w:rsidR="00A7775E">
        <w:rPr>
          <w:rFonts w:cs="Arial"/>
          <w:sz w:val="22"/>
          <w:szCs w:val="22"/>
          <w:lang w:val="en-US"/>
        </w:rPr>
        <w:t>LS reply on the A-IoT BS power</w:t>
      </w:r>
    </w:p>
    <w:p w14:paraId="51BD89B7" w14:textId="158B7E52" w:rsidR="001F6272" w:rsidRPr="00301D49" w:rsidRDefault="00FD26F5" w:rsidP="001F6272">
      <w:pPr>
        <w:spacing w:after="0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 </w:t>
      </w:r>
      <w:r w:rsidR="001F6272" w:rsidRPr="00301D49">
        <w:rPr>
          <w:rFonts w:cs="Arial"/>
          <w:b/>
          <w:sz w:val="22"/>
          <w:szCs w:val="22"/>
          <w:lang w:val="en-US"/>
        </w:rPr>
        <w:t>Agenda item:</w:t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5614D0">
        <w:rPr>
          <w:rFonts w:cs="Arial"/>
          <w:sz w:val="22"/>
          <w:szCs w:val="22"/>
          <w:lang w:val="en-US" w:eastAsia="zh-CN"/>
        </w:rPr>
        <w:t>7.11.2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7269B979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</w:t>
      </w:r>
      <w:r w:rsidR="00650BF9">
        <w:rPr>
          <w:lang w:val="en-US"/>
        </w:rPr>
        <w:t>views</w:t>
      </w:r>
      <w:r w:rsidR="00D831F4">
        <w:rPr>
          <w:lang w:val="en-US"/>
        </w:rPr>
        <w:t xml:space="preserve"> on </w:t>
      </w:r>
      <w:r w:rsidR="008303B3">
        <w:rPr>
          <w:lang w:val="en-US"/>
        </w:rPr>
        <w:t>Rel-20 A-IoT coexisting simulation assumptions.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13EE432C" w14:textId="0D9F60EB" w:rsidR="00AD52EB" w:rsidRDefault="00AD52EB" w:rsidP="00AD52EB">
      <w:pPr>
        <w:rPr>
          <w:lang w:val="en-US"/>
        </w:rPr>
      </w:pPr>
      <w:r>
        <w:rPr>
          <w:lang w:val="en-US"/>
        </w:rPr>
        <w:t xml:space="preserve"> In LS [1], it is stated below and ask RAN4 feedback.</w:t>
      </w:r>
    </w:p>
    <w:p w14:paraId="1EB7FC6A" w14:textId="2607CA72" w:rsidR="00AD52EB" w:rsidRPr="00AD52EB" w:rsidRDefault="00AD52EB" w:rsidP="00AD52EB">
      <w:pPr>
        <w:ind w:left="720"/>
        <w:rPr>
          <w:lang w:val="en-US"/>
        </w:rPr>
      </w:pPr>
      <w:r w:rsidRPr="00AD52EB">
        <w:rPr>
          <w:lang w:val="en-US"/>
        </w:rPr>
        <w:t>For the Rel-20 study, RAN1 discussed BS Tx power assumption for coverage evaluation in A-IoT and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D52EB" w:rsidRPr="00AD52EB" w14:paraId="14294D62" w14:textId="77777777" w:rsidTr="00AD52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3757" w14:textId="77777777" w:rsidR="00AD52EB" w:rsidRPr="00AD52EB" w:rsidRDefault="00AD52EB" w:rsidP="00AD52EB">
            <w:pPr>
              <w:rPr>
                <w:bCs/>
                <w:iCs/>
              </w:rPr>
            </w:pPr>
            <w:r w:rsidRPr="00AD52EB">
              <w:rPr>
                <w:bCs/>
                <w:iCs/>
              </w:rPr>
              <w:t>Agreement</w:t>
            </w:r>
          </w:p>
          <w:p w14:paraId="2D66CD5D" w14:textId="77777777" w:rsidR="00AD52EB" w:rsidRPr="00AD52EB" w:rsidRDefault="00AD52EB" w:rsidP="00AD52EB">
            <w:pPr>
              <w:rPr>
                <w:bCs/>
                <w:iCs/>
              </w:rPr>
            </w:pPr>
            <w:r w:rsidRPr="00AD52EB">
              <w:rPr>
                <w:bCs/>
                <w:iCs/>
              </w:rPr>
              <w:t>For Rel-20 study, BS Tx power assumption for coverage purpose is from the followings:</w:t>
            </w:r>
          </w:p>
          <w:p w14:paraId="5BE12A92" w14:textId="77777777" w:rsidR="00AD52EB" w:rsidRPr="00AD52EB" w:rsidRDefault="00AD52EB" w:rsidP="00AD52EB">
            <w:pPr>
              <w:numPr>
                <w:ilvl w:val="0"/>
                <w:numId w:val="41"/>
              </w:numPr>
              <w:rPr>
                <w:bCs/>
                <w:iCs/>
              </w:rPr>
            </w:pPr>
            <w:r w:rsidRPr="00AD52EB">
              <w:rPr>
                <w:bCs/>
                <w:iCs/>
              </w:rPr>
              <w:t>For standalone: 43 dBm</w:t>
            </w:r>
          </w:p>
          <w:p w14:paraId="682B0F4F" w14:textId="77777777" w:rsidR="00AD52EB" w:rsidRPr="00AD52EB" w:rsidRDefault="00AD52EB" w:rsidP="00AD52EB">
            <w:pPr>
              <w:numPr>
                <w:ilvl w:val="0"/>
                <w:numId w:val="41"/>
              </w:numPr>
              <w:rPr>
                <w:bCs/>
                <w:iCs/>
              </w:rPr>
            </w:pPr>
            <w:r w:rsidRPr="00AD52EB">
              <w:rPr>
                <w:bCs/>
                <w:iCs/>
              </w:rPr>
              <w:t>For in-band:</w:t>
            </w:r>
          </w:p>
          <w:p w14:paraId="56F73598" w14:textId="77777777" w:rsidR="00AD52EB" w:rsidRPr="00AD52EB" w:rsidRDefault="00AD52EB" w:rsidP="00AD52EB">
            <w:pPr>
              <w:numPr>
                <w:ilvl w:val="1"/>
                <w:numId w:val="41"/>
              </w:numPr>
              <w:rPr>
                <w:bCs/>
                <w:iCs/>
              </w:rPr>
            </w:pPr>
            <w:r w:rsidRPr="00AD52EB">
              <w:rPr>
                <w:bCs/>
                <w:iCs/>
              </w:rPr>
              <w:t>38 or 33 dBm over R2D transmission BW</w:t>
            </w:r>
          </w:p>
          <w:p w14:paraId="64CFF7A3" w14:textId="77777777" w:rsidR="00AD52EB" w:rsidRPr="00AD52EB" w:rsidRDefault="00AD52EB" w:rsidP="00AD52EB">
            <w:pPr>
              <w:numPr>
                <w:ilvl w:val="1"/>
                <w:numId w:val="41"/>
              </w:numPr>
              <w:rPr>
                <w:bCs/>
                <w:iCs/>
              </w:rPr>
            </w:pPr>
            <w:r w:rsidRPr="00AD52EB">
              <w:rPr>
                <w:bCs/>
                <w:iCs/>
              </w:rPr>
              <w:t>Note1: any necessary PSD limitation can be applied by RAN4</w:t>
            </w:r>
          </w:p>
          <w:p w14:paraId="195C05E1" w14:textId="77777777" w:rsidR="00AD52EB" w:rsidRPr="00AD52EB" w:rsidRDefault="00AD52EB" w:rsidP="00AD52EB">
            <w:pPr>
              <w:numPr>
                <w:ilvl w:val="1"/>
                <w:numId w:val="41"/>
              </w:numPr>
              <w:rPr>
                <w:bCs/>
                <w:iCs/>
              </w:rPr>
            </w:pPr>
            <w:r w:rsidRPr="00AD52EB">
              <w:rPr>
                <w:bCs/>
                <w:iCs/>
              </w:rPr>
              <w:t>Note2: companies should report any PSD limitation they assume in their RAN1 evaluations</w:t>
            </w:r>
          </w:p>
          <w:p w14:paraId="7A5A3E29" w14:textId="77777777" w:rsidR="00AD52EB" w:rsidRPr="00AD52EB" w:rsidRDefault="00AD52EB" w:rsidP="00AD52EB"/>
          <w:p w14:paraId="730F9849" w14:textId="77777777" w:rsidR="00AD52EB" w:rsidRPr="00AD52EB" w:rsidRDefault="00AD52EB" w:rsidP="00AD52EB">
            <w:pPr>
              <w:rPr>
                <w:bCs/>
                <w:iCs/>
              </w:rPr>
            </w:pPr>
            <w:r w:rsidRPr="00AD52EB">
              <w:rPr>
                <w:bCs/>
                <w:iCs/>
              </w:rPr>
              <w:t>Agreement</w:t>
            </w:r>
          </w:p>
          <w:p w14:paraId="38523037" w14:textId="77777777" w:rsidR="00AD52EB" w:rsidRPr="00AD52EB" w:rsidRDefault="00AD52EB" w:rsidP="00AD52EB">
            <w:pPr>
              <w:rPr>
                <w:bCs/>
                <w:iCs/>
              </w:rPr>
            </w:pPr>
            <w:r w:rsidRPr="00AD52EB">
              <w:rPr>
                <w:bCs/>
                <w:iCs/>
              </w:rPr>
              <w:t>For Rel-20 study, R2D transmission bandwidth assumption in link budget and LLS for evaluation purpose is from the followings:</w:t>
            </w:r>
          </w:p>
          <w:p w14:paraId="44108605" w14:textId="77777777" w:rsidR="00AD52EB" w:rsidRPr="00AD52EB" w:rsidRDefault="00AD52EB" w:rsidP="00AD52EB">
            <w:pPr>
              <w:numPr>
                <w:ilvl w:val="0"/>
                <w:numId w:val="41"/>
              </w:numPr>
              <w:rPr>
                <w:bCs/>
                <w:iCs/>
              </w:rPr>
            </w:pPr>
            <w:r w:rsidRPr="00AD52EB">
              <w:rPr>
                <w:bCs/>
                <w:iCs/>
              </w:rPr>
              <w:t>180kHz as starting point</w:t>
            </w:r>
          </w:p>
          <w:p w14:paraId="48F25811" w14:textId="77777777" w:rsidR="00AD52EB" w:rsidRPr="00AD52EB" w:rsidRDefault="00AD52EB" w:rsidP="00AD52EB">
            <w:pPr>
              <w:numPr>
                <w:ilvl w:val="1"/>
                <w:numId w:val="41"/>
              </w:numPr>
              <w:rPr>
                <w:bCs/>
                <w:iCs/>
              </w:rPr>
            </w:pPr>
            <w:r w:rsidRPr="00AD52EB">
              <w:rPr>
                <w:bCs/>
                <w:iCs/>
              </w:rPr>
              <w:t>Other values e.g. 360kHz, 540kHz or other multiples of 180kHz are not precluded and up to company report</w:t>
            </w:r>
          </w:p>
        </w:tc>
      </w:tr>
    </w:tbl>
    <w:p w14:paraId="79167A3F" w14:textId="77777777" w:rsidR="00DD5596" w:rsidRPr="00AD52EB" w:rsidRDefault="00DD5596" w:rsidP="008F479B">
      <w:pPr>
        <w:rPr>
          <w:lang w:val="en-SE"/>
        </w:rPr>
      </w:pPr>
    </w:p>
    <w:p w14:paraId="78A2CC4D" w14:textId="4030ACE6" w:rsidR="00AD52EB" w:rsidRDefault="00A673A5" w:rsidP="00A673A5">
      <w:pPr>
        <w:rPr>
          <w:lang w:val="en-SE"/>
        </w:rPr>
      </w:pPr>
      <w:bookmarkStart w:id="0" w:name="_Ref209796606"/>
      <w:r>
        <w:rPr>
          <w:lang w:val="en-SE"/>
        </w:rPr>
        <w:t xml:space="preserve">The in-band operation is only </w:t>
      </w:r>
      <w:r w:rsidR="006E4F5C">
        <w:rPr>
          <w:lang w:val="en-SE"/>
        </w:rPr>
        <w:t xml:space="preserve">NR base station, and therefore, the NR BS output is relevant here. In Rel-19, the NR outdoor base station power is chosen to be </w:t>
      </w:r>
      <w:r w:rsidR="0014649E">
        <w:rPr>
          <w:lang w:val="en-SE"/>
        </w:rPr>
        <w:t xml:space="preserve">46 dBm. And in 38.922, the </w:t>
      </w:r>
      <w:r w:rsidR="00745D15">
        <w:rPr>
          <w:lang w:val="en-SE"/>
        </w:rPr>
        <w:t>TRP power is quoted below</w:t>
      </w:r>
      <w:r w:rsidR="00D3255D">
        <w:rPr>
          <w:lang w:val="en-SE"/>
        </w:rPr>
        <w:t xml:space="preserve"> and it can</w:t>
      </w:r>
      <w:r w:rsidR="00476738">
        <w:rPr>
          <w:lang w:val="en-SE"/>
        </w:rPr>
        <w:t xml:space="preserve"> be observed that the same TRP for Rural/</w:t>
      </w:r>
      <w:r w:rsidR="00082A80">
        <w:rPr>
          <w:lang w:val="en-SE"/>
        </w:rPr>
        <w:t xml:space="preserve">macro sub-urban/macro Urban. Though final TRP power used in coexisting simulation study is pending discussion, </w:t>
      </w:r>
      <w:r w:rsidR="00D70BF2">
        <w:rPr>
          <w:lang w:val="en-SE"/>
        </w:rPr>
        <w:t xml:space="preserve">46 dBm can be used as a number to reply to RAN1 if this would be agreed in coexisting simulation </w:t>
      </w:r>
      <w:r w:rsidR="00880FDF">
        <w:rPr>
          <w:lang w:val="en-SE"/>
        </w:rPr>
        <w:t>for NR macro BS output power.</w:t>
      </w:r>
      <w:r w:rsidR="00883888">
        <w:rPr>
          <w:lang w:val="en-SE"/>
        </w:rPr>
        <w:t xml:space="preserve"> </w:t>
      </w:r>
      <w:r w:rsidR="004036B7">
        <w:rPr>
          <w:lang w:val="en-SE"/>
        </w:rPr>
        <w:t xml:space="preserve">For in-band operation, considering the </w:t>
      </w:r>
      <w:r w:rsidR="006736AE">
        <w:rPr>
          <w:lang w:val="en-SE"/>
        </w:rPr>
        <w:t xml:space="preserve">10MHz bandwidth for NR BS and </w:t>
      </w:r>
      <w:r w:rsidR="00377170">
        <w:rPr>
          <w:lang w:val="en-SE"/>
        </w:rPr>
        <w:t>1RB to 4 RB</w:t>
      </w:r>
      <w:r w:rsidR="006736AE">
        <w:rPr>
          <w:lang w:val="en-SE"/>
        </w:rPr>
        <w:t xml:space="preserve"> </w:t>
      </w:r>
      <w:r w:rsidR="00377170">
        <w:rPr>
          <w:lang w:val="en-SE"/>
        </w:rPr>
        <w:t xml:space="preserve">transmission bandwidth of R2D signal, the PSD should be </w:t>
      </w:r>
      <w:r w:rsidR="00B34C37">
        <w:rPr>
          <w:lang w:val="en-SE"/>
        </w:rPr>
        <w:t>28.</w:t>
      </w:r>
      <w:r w:rsidR="00F94F77">
        <w:rPr>
          <w:lang w:val="en-SE"/>
        </w:rPr>
        <w:t>8</w:t>
      </w:r>
      <w:r w:rsidR="00B34C37">
        <w:rPr>
          <w:lang w:val="en-SE"/>
        </w:rPr>
        <w:t xml:space="preserve"> dBm</w:t>
      </w:r>
      <w:r w:rsidR="00F94F77">
        <w:rPr>
          <w:lang w:val="en-SE"/>
        </w:rPr>
        <w:t>/1 RB</w:t>
      </w:r>
      <w:r w:rsidR="00B34C37">
        <w:rPr>
          <w:lang w:val="en-SE"/>
        </w:rPr>
        <w:t xml:space="preserve"> [</w:t>
      </w:r>
      <w:r w:rsidR="00693D81">
        <w:rPr>
          <w:lang w:val="en-SE"/>
        </w:rPr>
        <w:t xml:space="preserve">46 </w:t>
      </w:r>
      <w:r w:rsidR="00EC3AAB">
        <w:rPr>
          <w:lang w:val="en-SE"/>
        </w:rPr>
        <w:t>-</w:t>
      </w:r>
      <w:r w:rsidR="00693D81">
        <w:rPr>
          <w:lang w:val="en-SE"/>
        </w:rPr>
        <w:t>10log(</w:t>
      </w:r>
      <w:r w:rsidR="00D47FE5">
        <w:rPr>
          <w:lang w:val="en-SE"/>
        </w:rPr>
        <w:t>52)</w:t>
      </w:r>
      <w:r w:rsidR="00B34C37">
        <w:rPr>
          <w:lang w:val="en-SE"/>
        </w:rPr>
        <w:t>]</w:t>
      </w:r>
      <w:r w:rsidR="00F94F77">
        <w:rPr>
          <w:lang w:val="en-SE"/>
        </w:rPr>
        <w:t xml:space="preserve">, </w:t>
      </w:r>
      <w:r w:rsidR="00E54F42">
        <w:rPr>
          <w:lang w:val="en-SE"/>
        </w:rPr>
        <w:t xml:space="preserve">31.8 dBm/2 RB, </w:t>
      </w:r>
      <w:r w:rsidR="003B1BEF">
        <w:rPr>
          <w:lang w:val="en-SE"/>
        </w:rPr>
        <w:t xml:space="preserve">33.6 dBm/3 RB and </w:t>
      </w:r>
      <w:r w:rsidR="00932B34">
        <w:rPr>
          <w:lang w:val="en-SE"/>
        </w:rPr>
        <w:t xml:space="preserve">34.8 dBm/4RB. </w:t>
      </w:r>
    </w:p>
    <w:p w14:paraId="35DDD436" w14:textId="403EC56C" w:rsidR="00A47554" w:rsidRDefault="00A47554" w:rsidP="00A673A5">
      <w:pPr>
        <w:rPr>
          <w:lang w:val="en-SE"/>
        </w:rPr>
      </w:pPr>
    </w:p>
    <w:p w14:paraId="65E4AB27" w14:textId="58F643AF" w:rsidR="00745D15" w:rsidRPr="00745D15" w:rsidRDefault="00745D15" w:rsidP="00745D15">
      <w:pPr>
        <w:ind w:left="720" w:firstLine="720"/>
        <w:rPr>
          <w:b/>
          <w:lang w:val="en-US"/>
        </w:rPr>
      </w:pPr>
      <w:r w:rsidRPr="00745D15">
        <w:rPr>
          <w:b/>
          <w:lang w:val="en-US"/>
        </w:rPr>
        <w:t>Table 4.2.1.5-2</w:t>
      </w:r>
      <w:r>
        <w:rPr>
          <w:b/>
          <w:lang w:val="en-US"/>
        </w:rPr>
        <w:t>[2]</w:t>
      </w:r>
      <w:r w:rsidRPr="00745D15">
        <w:rPr>
          <w:b/>
          <w:lang w:val="en-US"/>
        </w:rPr>
        <w:t>: Total Radiated Power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9"/>
        <w:gridCol w:w="1102"/>
        <w:gridCol w:w="1272"/>
        <w:gridCol w:w="1388"/>
        <w:gridCol w:w="1344"/>
      </w:tblGrid>
      <w:tr w:rsidR="00745D15" w:rsidRPr="00745D15" w14:paraId="774670F7" w14:textId="77777777" w:rsidTr="00745D1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E4F1" w14:textId="77777777" w:rsidR="00745D15" w:rsidRPr="00745D15" w:rsidRDefault="00745D15" w:rsidP="00745D15">
            <w:pPr>
              <w:rPr>
                <w:b/>
              </w:rPr>
            </w:pPr>
            <w:r w:rsidRPr="00745D15">
              <w:rPr>
                <w:b/>
                <w:lang w:val="sv-SE"/>
              </w:rPr>
              <w:t>Parameter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A900" w14:textId="77777777" w:rsidR="00745D15" w:rsidRPr="00745D15" w:rsidRDefault="00745D15" w:rsidP="00745D15">
            <w:pPr>
              <w:rPr>
                <w:b/>
                <w:lang w:val="sv-SE"/>
              </w:rPr>
            </w:pPr>
            <w:r w:rsidRPr="00745D15">
              <w:rPr>
                <w:b/>
                <w:lang w:val="sv-SE"/>
              </w:rPr>
              <w:t>Rural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285C" w14:textId="77777777" w:rsidR="00745D15" w:rsidRPr="00745D15" w:rsidRDefault="00745D15" w:rsidP="00745D15">
            <w:pPr>
              <w:rPr>
                <w:b/>
                <w:lang w:val="sv-SE"/>
              </w:rPr>
            </w:pPr>
            <w:r w:rsidRPr="00745D15">
              <w:rPr>
                <w:b/>
                <w:lang w:val="sv-SE"/>
              </w:rPr>
              <w:t>Macro Sub-urban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3693" w14:textId="77777777" w:rsidR="00745D15" w:rsidRPr="00745D15" w:rsidRDefault="00745D15" w:rsidP="00745D15">
            <w:pPr>
              <w:rPr>
                <w:b/>
                <w:lang w:val="sv-SE"/>
              </w:rPr>
            </w:pPr>
            <w:r w:rsidRPr="00745D15">
              <w:rPr>
                <w:b/>
                <w:lang w:val="sv-SE"/>
              </w:rPr>
              <w:t>Macro Urban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877D" w14:textId="77777777" w:rsidR="00745D15" w:rsidRPr="00745D15" w:rsidRDefault="00745D15" w:rsidP="00745D15">
            <w:pPr>
              <w:rPr>
                <w:b/>
                <w:lang w:val="sv-SE"/>
              </w:rPr>
            </w:pPr>
            <w:r w:rsidRPr="00745D15">
              <w:rPr>
                <w:b/>
                <w:lang w:val="sv-SE"/>
              </w:rPr>
              <w:t>Micro Urban</w:t>
            </w:r>
          </w:p>
        </w:tc>
      </w:tr>
      <w:tr w:rsidR="00745D15" w:rsidRPr="00745D15" w14:paraId="1BA7E468" w14:textId="77777777" w:rsidTr="00745D1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BA86" w14:textId="77777777" w:rsidR="00745D15" w:rsidRPr="00745D15" w:rsidRDefault="00745D15" w:rsidP="00745D15">
            <w:pPr>
              <w:rPr>
                <w:lang w:val="en-US"/>
              </w:rPr>
            </w:pPr>
            <w:r w:rsidRPr="00745D15">
              <w:rPr>
                <w:lang w:val="en-US"/>
              </w:rPr>
              <w:lastRenderedPageBreak/>
              <w:t>Total Radiated Power for two polarizations (dBm)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9E31" w14:textId="77777777" w:rsidR="00745D15" w:rsidRPr="00745D15" w:rsidRDefault="00745D15" w:rsidP="00745D15">
            <w:pPr>
              <w:rPr>
                <w:lang w:val="sv-SE"/>
              </w:rPr>
            </w:pPr>
            <w:r w:rsidRPr="00745D15">
              <w:rPr>
                <w:lang w:val="sv-SE"/>
              </w:rPr>
              <w:t>46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8CC6" w14:textId="77777777" w:rsidR="00745D15" w:rsidRPr="00745D15" w:rsidRDefault="00745D15" w:rsidP="00745D15">
            <w:pPr>
              <w:rPr>
                <w:lang w:val="sv-SE"/>
              </w:rPr>
            </w:pPr>
            <w:r w:rsidRPr="00745D15">
              <w:rPr>
                <w:lang w:val="sv-SE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7301" w14:textId="77777777" w:rsidR="00745D15" w:rsidRPr="00745D15" w:rsidRDefault="00745D15" w:rsidP="00745D15">
            <w:pPr>
              <w:rPr>
                <w:lang w:val="sv-SE"/>
              </w:rPr>
            </w:pPr>
            <w:r w:rsidRPr="00745D15">
              <w:rPr>
                <w:lang w:val="sv-SE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B67E" w14:textId="77777777" w:rsidR="00745D15" w:rsidRPr="00745D15" w:rsidRDefault="00745D15" w:rsidP="00745D15">
            <w:pPr>
              <w:rPr>
                <w:lang w:val="sv-SE"/>
              </w:rPr>
            </w:pPr>
            <w:r w:rsidRPr="00745D15">
              <w:rPr>
                <w:lang w:val="sv-SE"/>
              </w:rPr>
              <w:t>37</w:t>
            </w:r>
          </w:p>
        </w:tc>
      </w:tr>
    </w:tbl>
    <w:p w14:paraId="7E3D0D57" w14:textId="77777777" w:rsidR="00745D15" w:rsidRDefault="00745D15" w:rsidP="00A673A5">
      <w:pPr>
        <w:rPr>
          <w:lang w:val="en-SE"/>
        </w:rPr>
      </w:pPr>
    </w:p>
    <w:p w14:paraId="079D3D39" w14:textId="66858D53" w:rsidR="00A47554" w:rsidRDefault="00A47554" w:rsidP="00A673A5">
      <w:pPr>
        <w:rPr>
          <w:lang w:val="en-SE"/>
        </w:rPr>
      </w:pPr>
      <w:r>
        <w:rPr>
          <w:lang w:val="en-SE"/>
        </w:rPr>
        <w:t xml:space="preserve">In TR 38.922, the maximum </w:t>
      </w:r>
      <w:r w:rsidR="0074458C">
        <w:rPr>
          <w:lang w:val="en-SE"/>
        </w:rPr>
        <w:t xml:space="preserve">BS output power </w:t>
      </w:r>
      <w:r w:rsidR="009E0013">
        <w:rPr>
          <w:lang w:val="en-SE"/>
        </w:rPr>
        <w:t xml:space="preserve">is quoted below. Considering the TRP power of 46 dBm, the maximum antenna gain can be assumed to be </w:t>
      </w:r>
      <w:r w:rsidR="00D66A9A">
        <w:rPr>
          <w:lang w:val="en-SE"/>
        </w:rPr>
        <w:t xml:space="preserve">26.2 dB.  For the RAN1 LS 38 dBm over R2D transmission bandwidth, if transmission bandwidth is 1 RB and </w:t>
      </w:r>
      <w:r w:rsidR="00E06EC5">
        <w:rPr>
          <w:lang w:val="en-SE"/>
        </w:rPr>
        <w:t xml:space="preserve">NR BS bandwidth is 10 MHz (52 RB), the TRP will be </w:t>
      </w:r>
      <w:r w:rsidR="001506DA">
        <w:rPr>
          <w:lang w:val="en-SE"/>
        </w:rPr>
        <w:t xml:space="preserve">55 dBm. </w:t>
      </w:r>
      <w:r w:rsidR="00863B59">
        <w:rPr>
          <w:lang w:val="en-SE"/>
        </w:rPr>
        <w:t xml:space="preserve">Adding the 26.2 dB antenna gain will lead to </w:t>
      </w:r>
      <w:r w:rsidR="00CD6480">
        <w:rPr>
          <w:lang w:val="en-SE"/>
        </w:rPr>
        <w:t xml:space="preserve">81.3 dBm E.I.R.P which exceeding the maximum BS output power. </w:t>
      </w:r>
    </w:p>
    <w:p w14:paraId="52678078" w14:textId="34F009F6" w:rsidR="003C531C" w:rsidRDefault="003C531C" w:rsidP="003C531C">
      <w:pPr>
        <w:pStyle w:val="Observation"/>
        <w:rPr>
          <w:lang w:val="en-SE"/>
        </w:rPr>
      </w:pPr>
      <w:bookmarkStart w:id="1" w:name="_Ref210409534"/>
      <w:r>
        <w:rPr>
          <w:lang w:val="en-SE"/>
        </w:rPr>
        <w:t xml:space="preserve">The 38 dBm PSD </w:t>
      </w:r>
      <w:r w:rsidR="00013DEE">
        <w:rPr>
          <w:lang w:val="en-SE"/>
        </w:rPr>
        <w:t>over 1 RB transmission bandwidth exceeds the maximum E.I.R.P of BS output power.</w:t>
      </w:r>
      <w:bookmarkEnd w:id="1"/>
    </w:p>
    <w:p w14:paraId="2E081EC5" w14:textId="77777777" w:rsidR="0074458C" w:rsidRPr="0074458C" w:rsidRDefault="0074458C" w:rsidP="0074458C">
      <w:pPr>
        <w:ind w:firstLine="720"/>
        <w:rPr>
          <w:b/>
        </w:rPr>
      </w:pPr>
      <w:r w:rsidRPr="0074458C">
        <w:rPr>
          <w:b/>
          <w:lang w:val="en-US"/>
        </w:rPr>
        <w:t>Table 4.2.1.5-1: Maximum BS output power in 1710 to 4990 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3"/>
        <w:gridCol w:w="716"/>
        <w:gridCol w:w="1436"/>
        <w:gridCol w:w="1151"/>
        <w:gridCol w:w="1515"/>
        <w:gridCol w:w="1404"/>
      </w:tblGrid>
      <w:tr w:rsidR="0074458C" w:rsidRPr="0074458C" w14:paraId="339A2D6C" w14:textId="77777777" w:rsidTr="0074458C">
        <w:trPr>
          <w:trHeight w:val="4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34ED" w14:textId="77777777" w:rsidR="0074458C" w:rsidRPr="0074458C" w:rsidRDefault="0074458C" w:rsidP="0074458C">
            <w:pPr>
              <w:rPr>
                <w:b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14E8" w14:textId="77777777" w:rsidR="0074458C" w:rsidRPr="0074458C" w:rsidRDefault="0074458C" w:rsidP="0074458C">
            <w:pPr>
              <w:rPr>
                <w:b/>
                <w:lang w:val="sv-SE"/>
              </w:rPr>
            </w:pPr>
            <w:r w:rsidRPr="0074458C">
              <w:rPr>
                <w:b/>
                <w:lang w:val="sv-SE"/>
              </w:rPr>
              <w:t>Rural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D395" w14:textId="77777777" w:rsidR="0074458C" w:rsidRPr="0074458C" w:rsidRDefault="0074458C" w:rsidP="0074458C">
            <w:pPr>
              <w:rPr>
                <w:b/>
                <w:bCs/>
                <w:lang w:val="sv-SE"/>
              </w:rPr>
            </w:pPr>
            <w:r w:rsidRPr="0074458C">
              <w:rPr>
                <w:b/>
                <w:lang w:val="sv-SE"/>
              </w:rPr>
              <w:t>Macro suburban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EA06" w14:textId="77777777" w:rsidR="0074458C" w:rsidRPr="0074458C" w:rsidRDefault="0074458C" w:rsidP="0074458C">
            <w:pPr>
              <w:rPr>
                <w:b/>
                <w:lang w:val="sv-SE"/>
              </w:rPr>
            </w:pPr>
            <w:r w:rsidRPr="0074458C">
              <w:rPr>
                <w:b/>
                <w:lang w:val="sv-SE"/>
              </w:rPr>
              <w:t>Macro urban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BB6E" w14:textId="77777777" w:rsidR="0074458C" w:rsidRPr="0074458C" w:rsidRDefault="0074458C" w:rsidP="0074458C">
            <w:pPr>
              <w:rPr>
                <w:b/>
                <w:lang w:val="en-US"/>
              </w:rPr>
            </w:pPr>
            <w:r w:rsidRPr="0074458C">
              <w:rPr>
                <w:b/>
                <w:lang w:val="en-US"/>
              </w:rPr>
              <w:t>Small cell outdoor/</w:t>
            </w:r>
            <w:r w:rsidRPr="0074458C">
              <w:rPr>
                <w:b/>
                <w:lang w:val="en-US"/>
              </w:rPr>
              <w:br/>
              <w:t>Micro urban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16DE" w14:textId="77777777" w:rsidR="0074458C" w:rsidRPr="0074458C" w:rsidRDefault="0074458C" w:rsidP="0074458C">
            <w:pPr>
              <w:rPr>
                <w:b/>
                <w:lang w:val="en-US"/>
              </w:rPr>
            </w:pPr>
            <w:r w:rsidRPr="0074458C">
              <w:rPr>
                <w:b/>
                <w:lang w:val="en-US"/>
              </w:rPr>
              <w:t>Small cell indoor/</w:t>
            </w:r>
            <w:r w:rsidRPr="0074458C">
              <w:rPr>
                <w:b/>
                <w:lang w:val="en-US"/>
              </w:rPr>
              <w:br/>
              <w:t>Indoor urban</w:t>
            </w:r>
          </w:p>
        </w:tc>
      </w:tr>
      <w:tr w:rsidR="0074458C" w:rsidRPr="0074458C" w14:paraId="3B1C96EA" w14:textId="77777777" w:rsidTr="0074458C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6752" w14:textId="77777777" w:rsidR="0074458C" w:rsidRPr="0074458C" w:rsidRDefault="0074458C" w:rsidP="0074458C">
            <w:pPr>
              <w:rPr>
                <w:lang w:val="sv-SE"/>
              </w:rPr>
            </w:pPr>
            <w:r w:rsidRPr="0074458C">
              <w:rPr>
                <w:lang w:val="en-US"/>
              </w:rPr>
              <w:t xml:space="preserve">Maximum base station output power/sector (e.i.r.p.) </w:t>
            </w:r>
            <w:r w:rsidRPr="0074458C">
              <w:rPr>
                <w:lang w:val="sv-SE"/>
              </w:rPr>
              <w:t>(dBm)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7B86" w14:textId="77777777" w:rsidR="0074458C" w:rsidRPr="0074458C" w:rsidRDefault="0074458C" w:rsidP="0074458C">
            <w:pPr>
              <w:rPr>
                <w:lang w:val="en-US"/>
              </w:rPr>
            </w:pPr>
            <w:r w:rsidRPr="0074458C">
              <w:rPr>
                <w:lang w:val="en-US"/>
              </w:rPr>
              <w:t>72.2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8923" w14:textId="77777777" w:rsidR="0074458C" w:rsidRPr="0074458C" w:rsidRDefault="0074458C" w:rsidP="0074458C">
            <w:pPr>
              <w:rPr>
                <w:lang w:val="en-US"/>
              </w:rPr>
            </w:pPr>
            <w:r w:rsidRPr="0074458C">
              <w:rPr>
                <w:lang w:val="en-US"/>
              </w:rPr>
              <w:t>72.2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EC2B" w14:textId="77777777" w:rsidR="0074458C" w:rsidRPr="0074458C" w:rsidRDefault="0074458C" w:rsidP="0074458C">
            <w:r w:rsidRPr="0074458C">
              <w:rPr>
                <w:lang w:val="sv-SE"/>
              </w:rPr>
              <w:t>72.2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E90A" w14:textId="77777777" w:rsidR="0074458C" w:rsidRPr="0074458C" w:rsidRDefault="0074458C" w:rsidP="0074458C">
            <w:pPr>
              <w:rPr>
                <w:lang w:val="sv-SE"/>
              </w:rPr>
            </w:pPr>
            <w:r w:rsidRPr="0074458C">
              <w:rPr>
                <w:lang w:val="sv-SE"/>
              </w:rPr>
              <w:t>61.5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000C" w14:textId="77777777" w:rsidR="0074458C" w:rsidRPr="0074458C" w:rsidRDefault="0074458C" w:rsidP="0074458C">
            <w:pPr>
              <w:rPr>
                <w:lang w:val="sv-SE"/>
              </w:rPr>
            </w:pPr>
            <w:r w:rsidRPr="0074458C">
              <w:rPr>
                <w:lang w:val="sv-SE"/>
              </w:rPr>
              <w:t>N/A</w:t>
            </w:r>
          </w:p>
        </w:tc>
      </w:tr>
    </w:tbl>
    <w:p w14:paraId="14CB4408" w14:textId="5AFA0425" w:rsidR="001A3C3A" w:rsidRDefault="001A3C3A" w:rsidP="00A673A5">
      <w:pPr>
        <w:rPr>
          <w:lang w:val="en-SE"/>
        </w:rPr>
      </w:pPr>
    </w:p>
    <w:p w14:paraId="7B11C526" w14:textId="451E183C" w:rsidR="00E57C5A" w:rsidRDefault="00344A8F" w:rsidP="00DF20BB">
      <w:pPr>
        <w:pStyle w:val="Proposal"/>
        <w:rPr>
          <w:lang w:val="en-SE"/>
        </w:rPr>
      </w:pPr>
      <w:bookmarkStart w:id="2" w:name="_Ref210336185"/>
      <w:bookmarkEnd w:id="0"/>
      <w:r>
        <w:rPr>
          <w:lang w:val="en-SE"/>
        </w:rPr>
        <w:t>Depending on the R2D transmission bandwidth, the PSD is 28.8 dBm for 1 RB</w:t>
      </w:r>
      <w:r w:rsidR="004435F3">
        <w:rPr>
          <w:lang w:val="en-SE"/>
        </w:rPr>
        <w:t xml:space="preserve"> transmission bandwidth , 31.8 dBm for 2 RB, 33.6 dBm for 3 RB and 34.8 dBm for 4 RB</w:t>
      </w:r>
      <w:r w:rsidR="003357CA">
        <w:rPr>
          <w:lang w:val="en-SE"/>
        </w:rPr>
        <w:t>, assuming the BS output power is 46 dBm with 10MHz bandwidth.</w:t>
      </w:r>
      <w:bookmarkEnd w:id="2"/>
    </w:p>
    <w:p w14:paraId="53AED9CF" w14:textId="5DB01C12" w:rsidR="004435F3" w:rsidRDefault="004435F3" w:rsidP="00DF20BB">
      <w:pPr>
        <w:pStyle w:val="Proposal"/>
        <w:rPr>
          <w:lang w:val="en-SE"/>
        </w:rPr>
      </w:pPr>
      <w:bookmarkStart w:id="3" w:name="_Ref210336194"/>
      <w:r>
        <w:rPr>
          <w:lang w:val="en-SE"/>
        </w:rPr>
        <w:t xml:space="preserve">The standalone </w:t>
      </w:r>
      <w:r w:rsidR="003357CA">
        <w:rPr>
          <w:lang w:val="en-SE"/>
        </w:rPr>
        <w:t xml:space="preserve"> BS power can be assumed to be 46 dBm.</w:t>
      </w:r>
      <w:bookmarkEnd w:id="3"/>
    </w:p>
    <w:p w14:paraId="019B3101" w14:textId="61E08185" w:rsidR="004B4F29" w:rsidRDefault="004B4F29" w:rsidP="005E0FA0">
      <w:pPr>
        <w:pStyle w:val="Observation"/>
        <w:rPr>
          <w:lang w:val="en-SE"/>
        </w:rPr>
      </w:pPr>
      <w:bookmarkStart w:id="4" w:name="_Ref210337879"/>
      <w:r>
        <w:rPr>
          <w:lang w:val="en-SE"/>
        </w:rPr>
        <w:t>The 38 dBm is not a reasonable PSD assumption</w:t>
      </w:r>
      <w:r w:rsidR="004827D5">
        <w:rPr>
          <w:lang w:val="en-SE"/>
        </w:rPr>
        <w:t xml:space="preserve"> for in-band operation.</w:t>
      </w:r>
      <w:bookmarkEnd w:id="4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57166753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</w:t>
      </w:r>
      <w:r w:rsidR="003357CA">
        <w:t>LS from RAN1</w:t>
      </w:r>
      <w:r w:rsidR="00DD7AAC">
        <w:t xml:space="preserve"> </w:t>
      </w:r>
      <w:r w:rsidR="00760997" w:rsidRPr="00F102E6">
        <w:t xml:space="preserve">with below </w:t>
      </w:r>
      <w:r w:rsidR="007E75A8">
        <w:t>observation</w:t>
      </w:r>
      <w:r w:rsidR="007329F2">
        <w:t xml:space="preserve"> and proposals</w:t>
      </w:r>
      <w:r w:rsidR="00760997" w:rsidRPr="00F102E6">
        <w:t>:</w:t>
      </w:r>
    </w:p>
    <w:p w14:paraId="4CF4A2AC" w14:textId="12430B00" w:rsidR="004A52F9" w:rsidRDefault="004A52F9" w:rsidP="009F5C86">
      <w:r>
        <w:fldChar w:fldCharType="begin"/>
      </w:r>
      <w:r>
        <w:instrText xml:space="preserve"> REF _Ref210409534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_Ref210409534 \h </w:instrText>
      </w:r>
      <w:r>
        <w:fldChar w:fldCharType="separate"/>
      </w:r>
      <w:r>
        <w:rPr>
          <w:lang w:val="en-SE"/>
        </w:rPr>
        <w:t>The 38 dBm PSD over 1 RB transmission bandwidth exceeds the maximum E.I.R.P of BS output power.</w:t>
      </w:r>
      <w:r>
        <w:fldChar w:fldCharType="end"/>
      </w:r>
    </w:p>
    <w:p w14:paraId="7A1C98DB" w14:textId="3109BF71" w:rsidR="004A52F9" w:rsidRDefault="004A52F9" w:rsidP="009F5C86">
      <w:r>
        <w:fldChar w:fldCharType="begin"/>
      </w:r>
      <w:r>
        <w:instrText xml:space="preserve"> REF _Ref210337879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_Ref210337879 \h </w:instrText>
      </w:r>
      <w:r>
        <w:fldChar w:fldCharType="separate"/>
      </w:r>
      <w:r>
        <w:rPr>
          <w:lang w:val="en-SE"/>
        </w:rPr>
        <w:t>The 38 dBm is not a reasonable PSD assumption for in-band operation.</w:t>
      </w:r>
      <w:r>
        <w:fldChar w:fldCharType="end"/>
      </w:r>
    </w:p>
    <w:p w14:paraId="66ACF38D" w14:textId="4AA19E81" w:rsidR="003357CA" w:rsidRDefault="003357CA" w:rsidP="009F5C86">
      <w:pPr>
        <w:rPr>
          <w:lang w:val="en-SE"/>
        </w:rPr>
      </w:pPr>
      <w:r>
        <w:rPr>
          <w:lang w:val="en-SE"/>
        </w:rPr>
        <w:fldChar w:fldCharType="begin"/>
      </w:r>
      <w:r>
        <w:rPr>
          <w:lang w:val="en-SE"/>
        </w:rPr>
        <w:instrText xml:space="preserve"> REF _Ref210336185 \n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SE"/>
        </w:rPr>
        <w:t>Proposal-1:</w:t>
      </w:r>
      <w:r>
        <w:rPr>
          <w:lang w:val="en-SE"/>
        </w:rPr>
        <w:fldChar w:fldCharType="end"/>
      </w:r>
      <w:r>
        <w:rPr>
          <w:lang w:val="en-SE"/>
        </w:rPr>
        <w:t xml:space="preserve"> </w:t>
      </w:r>
      <w:r>
        <w:rPr>
          <w:lang w:val="en-SE"/>
        </w:rPr>
        <w:fldChar w:fldCharType="begin"/>
      </w:r>
      <w:r>
        <w:rPr>
          <w:lang w:val="en-SE"/>
        </w:rPr>
        <w:instrText xml:space="preserve"> REF _Ref210336185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SE"/>
        </w:rPr>
        <w:t>Depending on the R2D transmission bandwidth, the PSD is 28.8 dBm for 1 RB transmission bandwidth , 31.8 dBm for 2 RB, 33.6 dBm for 3 RB and 34.8 dBm for 4 RB, assuming the BS output power is 46 dBm with 10MHz bandwidth.</w:t>
      </w:r>
      <w:r>
        <w:rPr>
          <w:lang w:val="en-SE"/>
        </w:rPr>
        <w:fldChar w:fldCharType="end"/>
      </w:r>
    </w:p>
    <w:p w14:paraId="0C8A68C9" w14:textId="316883E6" w:rsidR="003357CA" w:rsidRDefault="003357CA" w:rsidP="009F5C86">
      <w:pPr>
        <w:rPr>
          <w:lang w:val="en-SE"/>
        </w:rPr>
      </w:pPr>
      <w:r>
        <w:rPr>
          <w:lang w:val="en-SE"/>
        </w:rPr>
        <w:fldChar w:fldCharType="begin"/>
      </w:r>
      <w:r>
        <w:rPr>
          <w:lang w:val="en-SE"/>
        </w:rPr>
        <w:instrText xml:space="preserve"> REF _Ref210336194 \n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SE"/>
        </w:rPr>
        <w:t>Proposal-2:</w:t>
      </w:r>
      <w:r>
        <w:rPr>
          <w:lang w:val="en-SE"/>
        </w:rPr>
        <w:fldChar w:fldCharType="end"/>
      </w:r>
      <w:r>
        <w:rPr>
          <w:lang w:val="en-SE"/>
        </w:rPr>
        <w:fldChar w:fldCharType="begin"/>
      </w:r>
      <w:r>
        <w:rPr>
          <w:lang w:val="en-SE"/>
        </w:rPr>
        <w:instrText xml:space="preserve"> REF _Ref210336194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SE"/>
        </w:rPr>
        <w:t>The standalone BS power can be assumed to be 46 dBm.</w:t>
      </w:r>
      <w:r>
        <w:rPr>
          <w:lang w:val="en-SE"/>
        </w:rP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8E9C55B" w14:textId="166819B8" w:rsidR="007949A6" w:rsidRDefault="00E7141E" w:rsidP="007949A6">
      <w:pPr>
        <w:pStyle w:val="references0"/>
        <w:numPr>
          <w:ilvl w:val="0"/>
          <w:numId w:val="9"/>
        </w:numPr>
        <w:tabs>
          <w:tab w:val="left" w:pos="360"/>
        </w:tabs>
      </w:pPr>
      <w:r w:rsidRPr="00E7141E">
        <w:t>R4-2513009</w:t>
      </w:r>
      <w:r>
        <w:t>,</w:t>
      </w:r>
      <w:r w:rsidRPr="00E7141E">
        <w:tab/>
        <w:t>LS on BS Tx power assumption for coverage evaluation in A-IoT</w:t>
      </w:r>
    </w:p>
    <w:p w14:paraId="7D033574" w14:textId="5A7EA4ED" w:rsidR="00745D15" w:rsidRDefault="00745D15" w:rsidP="007949A6">
      <w:pPr>
        <w:pStyle w:val="references0"/>
        <w:numPr>
          <w:ilvl w:val="0"/>
          <w:numId w:val="9"/>
        </w:numPr>
        <w:tabs>
          <w:tab w:val="left" w:pos="360"/>
        </w:tabs>
      </w:pPr>
      <w:r>
        <w:t>TR 38.922</w:t>
      </w:r>
    </w:p>
    <w:p w14:paraId="51DB4381" w14:textId="26E3A2AA" w:rsidR="008F440D" w:rsidRPr="008F440D" w:rsidRDefault="008F440D" w:rsidP="008F440D"/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39941" w14:textId="77777777" w:rsidR="00CD1010" w:rsidRDefault="00CD1010">
      <w:r>
        <w:separator/>
      </w:r>
    </w:p>
  </w:endnote>
  <w:endnote w:type="continuationSeparator" w:id="0">
    <w:p w14:paraId="54A0B9B2" w14:textId="77777777" w:rsidR="00CD1010" w:rsidRDefault="00CD1010">
      <w:r>
        <w:continuationSeparator/>
      </w:r>
    </w:p>
  </w:endnote>
  <w:endnote w:type="continuationNotice" w:id="1">
    <w:p w14:paraId="7BB54C89" w14:textId="77777777" w:rsidR="00CD1010" w:rsidRDefault="00CD10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EF5B3" w14:textId="77777777" w:rsidR="00CD1010" w:rsidRDefault="00CD1010">
      <w:r>
        <w:separator/>
      </w:r>
    </w:p>
  </w:footnote>
  <w:footnote w:type="continuationSeparator" w:id="0">
    <w:p w14:paraId="333281A2" w14:textId="77777777" w:rsidR="00CD1010" w:rsidRDefault="00CD1010">
      <w:r>
        <w:continuationSeparator/>
      </w:r>
    </w:p>
  </w:footnote>
  <w:footnote w:type="continuationNotice" w:id="1">
    <w:p w14:paraId="34766A6A" w14:textId="77777777" w:rsidR="00CD1010" w:rsidRDefault="00CD10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1FAF"/>
    <w:multiLevelType w:val="hybridMultilevel"/>
    <w:tmpl w:val="2F5C484C"/>
    <w:lvl w:ilvl="0" w:tplc="F66AC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D17FD8"/>
    <w:multiLevelType w:val="hybridMultilevel"/>
    <w:tmpl w:val="CC0C6D3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D7A58"/>
    <w:multiLevelType w:val="hybridMultilevel"/>
    <w:tmpl w:val="50D8CFFE"/>
    <w:lvl w:ilvl="0" w:tplc="3880E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61DC3"/>
    <w:multiLevelType w:val="hybridMultilevel"/>
    <w:tmpl w:val="ECA04E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390D38"/>
    <w:multiLevelType w:val="hybridMultilevel"/>
    <w:tmpl w:val="75607AC0"/>
    <w:lvl w:ilvl="0" w:tplc="8EB2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502FF"/>
    <w:multiLevelType w:val="hybridMultilevel"/>
    <w:tmpl w:val="14D6D2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4E4BCB"/>
    <w:multiLevelType w:val="hybridMultilevel"/>
    <w:tmpl w:val="C326F9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480409"/>
    <w:multiLevelType w:val="hybridMultilevel"/>
    <w:tmpl w:val="9F308A36"/>
    <w:lvl w:ilvl="0" w:tplc="5A12D9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E3183"/>
    <w:multiLevelType w:val="hybridMultilevel"/>
    <w:tmpl w:val="664CF4BC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82A3A"/>
    <w:multiLevelType w:val="hybridMultilevel"/>
    <w:tmpl w:val="50D8CF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F6DD4"/>
    <w:multiLevelType w:val="hybridMultilevel"/>
    <w:tmpl w:val="6C7671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CD207E"/>
    <w:multiLevelType w:val="hybridMultilevel"/>
    <w:tmpl w:val="4F200576"/>
    <w:lvl w:ilvl="0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1210" w:hanging="360"/>
      </w:pPr>
    </w:lvl>
    <w:lvl w:ilvl="1" w:tplc="04090019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1237064"/>
    <w:multiLevelType w:val="multilevel"/>
    <w:tmpl w:val="5123706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4F16580"/>
    <w:multiLevelType w:val="hybridMultilevel"/>
    <w:tmpl w:val="5074CF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30D18"/>
    <w:multiLevelType w:val="hybridMultilevel"/>
    <w:tmpl w:val="2368CFC0"/>
    <w:lvl w:ilvl="0" w:tplc="4C84E6F6">
      <w:start w:val="4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7444F"/>
    <w:multiLevelType w:val="hybridMultilevel"/>
    <w:tmpl w:val="86A25CE2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6D712DE"/>
    <w:multiLevelType w:val="hybridMultilevel"/>
    <w:tmpl w:val="26ECB5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FD5041"/>
    <w:multiLevelType w:val="hybridMultilevel"/>
    <w:tmpl w:val="0F1C2B2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D023B21"/>
    <w:multiLevelType w:val="hybridMultilevel"/>
    <w:tmpl w:val="566E259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C3E2684"/>
    <w:multiLevelType w:val="hybridMultilevel"/>
    <w:tmpl w:val="C610D6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D0FB7"/>
    <w:multiLevelType w:val="multilevel"/>
    <w:tmpl w:val="1A9AF92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6854417">
    <w:abstractNumId w:val="11"/>
  </w:num>
  <w:num w:numId="2" w16cid:durableId="1452671420">
    <w:abstractNumId w:val="9"/>
  </w:num>
  <w:num w:numId="3" w16cid:durableId="1636400845">
    <w:abstractNumId w:val="36"/>
  </w:num>
  <w:num w:numId="4" w16cid:durableId="767240986">
    <w:abstractNumId w:val="3"/>
  </w:num>
  <w:num w:numId="5" w16cid:durableId="1554385258">
    <w:abstractNumId w:val="21"/>
  </w:num>
  <w:num w:numId="6" w16cid:durableId="443303153">
    <w:abstractNumId w:val="16"/>
  </w:num>
  <w:num w:numId="7" w16cid:durableId="1541819413">
    <w:abstractNumId w:val="12"/>
  </w:num>
  <w:num w:numId="8" w16cid:durableId="1454905180">
    <w:abstractNumId w:val="25"/>
  </w:num>
  <w:num w:numId="9" w16cid:durableId="569196071">
    <w:abstractNumId w:val="6"/>
  </w:num>
  <w:num w:numId="10" w16cid:durableId="1256984514">
    <w:abstractNumId w:val="23"/>
  </w:num>
  <w:num w:numId="11" w16cid:durableId="564604386">
    <w:abstractNumId w:val="7"/>
  </w:num>
  <w:num w:numId="12" w16cid:durableId="453452021">
    <w:abstractNumId w:val="37"/>
  </w:num>
  <w:num w:numId="13" w16cid:durableId="1271859542">
    <w:abstractNumId w:val="32"/>
  </w:num>
  <w:num w:numId="14" w16cid:durableId="1957562717">
    <w:abstractNumId w:val="27"/>
  </w:num>
  <w:num w:numId="15" w16cid:durableId="512458142">
    <w:abstractNumId w:val="33"/>
  </w:num>
  <w:num w:numId="16" w16cid:durableId="1906332108">
    <w:abstractNumId w:val="28"/>
  </w:num>
  <w:num w:numId="17" w16cid:durableId="167909055">
    <w:abstractNumId w:val="29"/>
  </w:num>
  <w:num w:numId="18" w16cid:durableId="578029327">
    <w:abstractNumId w:val="5"/>
  </w:num>
  <w:num w:numId="19" w16cid:durableId="955521402">
    <w:abstractNumId w:val="10"/>
  </w:num>
  <w:num w:numId="20" w16cid:durableId="189489946">
    <w:abstractNumId w:val="26"/>
  </w:num>
  <w:num w:numId="21" w16cid:durableId="682324208">
    <w:abstractNumId w:val="0"/>
  </w:num>
  <w:num w:numId="22" w16cid:durableId="2036421471">
    <w:abstractNumId w:val="14"/>
  </w:num>
  <w:num w:numId="23" w16cid:durableId="49810960">
    <w:abstractNumId w:val="4"/>
  </w:num>
  <w:num w:numId="24" w16cid:durableId="542865982">
    <w:abstractNumId w:val="30"/>
  </w:num>
  <w:num w:numId="25" w16cid:durableId="1291090209">
    <w:abstractNumId w:val="15"/>
  </w:num>
  <w:num w:numId="26" w16cid:durableId="1588146608">
    <w:abstractNumId w:val="34"/>
  </w:num>
  <w:num w:numId="27" w16cid:durableId="2074811632">
    <w:abstractNumId w:val="8"/>
  </w:num>
  <w:num w:numId="28" w16cid:durableId="814376535">
    <w:abstractNumId w:val="18"/>
  </w:num>
  <w:num w:numId="29" w16cid:durableId="1073239111">
    <w:abstractNumId w:val="38"/>
  </w:num>
  <w:num w:numId="30" w16cid:durableId="1700156187">
    <w:abstractNumId w:val="2"/>
  </w:num>
  <w:num w:numId="31" w16cid:durableId="89131420">
    <w:abstractNumId w:val="24"/>
  </w:num>
  <w:num w:numId="32" w16cid:durableId="973680511">
    <w:abstractNumId w:val="19"/>
  </w:num>
  <w:num w:numId="33" w16cid:durableId="775294535">
    <w:abstractNumId w:val="39"/>
  </w:num>
  <w:num w:numId="34" w16cid:durableId="339966000">
    <w:abstractNumId w:val="31"/>
  </w:num>
  <w:num w:numId="35" w16cid:durableId="865021804">
    <w:abstractNumId w:val="20"/>
  </w:num>
  <w:num w:numId="36" w16cid:durableId="567225201">
    <w:abstractNumId w:val="13"/>
  </w:num>
  <w:num w:numId="37" w16cid:durableId="431710260">
    <w:abstractNumId w:val="35"/>
  </w:num>
  <w:num w:numId="38" w16cid:durableId="1710490478">
    <w:abstractNumId w:val="22"/>
  </w:num>
  <w:num w:numId="39" w16cid:durableId="1839884388">
    <w:abstractNumId w:val="1"/>
  </w:num>
  <w:num w:numId="40" w16cid:durableId="1038239369">
    <w:abstractNumId w:val="17"/>
  </w:num>
  <w:num w:numId="41" w16cid:durableId="39809698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6FC3"/>
    <w:rsid w:val="000071CB"/>
    <w:rsid w:val="000104A7"/>
    <w:rsid w:val="00010FD2"/>
    <w:rsid w:val="00011462"/>
    <w:rsid w:val="00011776"/>
    <w:rsid w:val="00011CAC"/>
    <w:rsid w:val="000122C6"/>
    <w:rsid w:val="00012B35"/>
    <w:rsid w:val="000133F8"/>
    <w:rsid w:val="0001390B"/>
    <w:rsid w:val="00013DEE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06F0"/>
    <w:rsid w:val="00021C64"/>
    <w:rsid w:val="00021E05"/>
    <w:rsid w:val="00022668"/>
    <w:rsid w:val="00022DDD"/>
    <w:rsid w:val="000237F0"/>
    <w:rsid w:val="00024834"/>
    <w:rsid w:val="0002494E"/>
    <w:rsid w:val="00025831"/>
    <w:rsid w:val="000268A0"/>
    <w:rsid w:val="00026A5F"/>
    <w:rsid w:val="00026FBD"/>
    <w:rsid w:val="000277B3"/>
    <w:rsid w:val="00027917"/>
    <w:rsid w:val="00027D8E"/>
    <w:rsid w:val="00030408"/>
    <w:rsid w:val="0003043E"/>
    <w:rsid w:val="000305FC"/>
    <w:rsid w:val="0003197D"/>
    <w:rsid w:val="00031E9F"/>
    <w:rsid w:val="000321C7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5FF8"/>
    <w:rsid w:val="00036D1A"/>
    <w:rsid w:val="00037BA8"/>
    <w:rsid w:val="000402C2"/>
    <w:rsid w:val="00040CDF"/>
    <w:rsid w:val="00040EF1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CE7"/>
    <w:rsid w:val="00050194"/>
    <w:rsid w:val="00050A2A"/>
    <w:rsid w:val="00050E06"/>
    <w:rsid w:val="00051709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704"/>
    <w:rsid w:val="00057821"/>
    <w:rsid w:val="00057B21"/>
    <w:rsid w:val="0006072E"/>
    <w:rsid w:val="00060F41"/>
    <w:rsid w:val="00061143"/>
    <w:rsid w:val="000624B0"/>
    <w:rsid w:val="000628AF"/>
    <w:rsid w:val="00062B1F"/>
    <w:rsid w:val="00062E77"/>
    <w:rsid w:val="0006371E"/>
    <w:rsid w:val="0006453C"/>
    <w:rsid w:val="00064942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1E5"/>
    <w:rsid w:val="00071D98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2A80"/>
    <w:rsid w:val="00083241"/>
    <w:rsid w:val="00083270"/>
    <w:rsid w:val="000838FC"/>
    <w:rsid w:val="00083E78"/>
    <w:rsid w:val="000841EA"/>
    <w:rsid w:val="0008513F"/>
    <w:rsid w:val="00085BCA"/>
    <w:rsid w:val="00086F6B"/>
    <w:rsid w:val="00087285"/>
    <w:rsid w:val="0008733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458"/>
    <w:rsid w:val="000A2B51"/>
    <w:rsid w:val="000A2C27"/>
    <w:rsid w:val="000A2E45"/>
    <w:rsid w:val="000A3194"/>
    <w:rsid w:val="000A3571"/>
    <w:rsid w:val="000A42D5"/>
    <w:rsid w:val="000A4A42"/>
    <w:rsid w:val="000A5336"/>
    <w:rsid w:val="000A5706"/>
    <w:rsid w:val="000A6149"/>
    <w:rsid w:val="000A6DB8"/>
    <w:rsid w:val="000A70F9"/>
    <w:rsid w:val="000B05C5"/>
    <w:rsid w:val="000B06D9"/>
    <w:rsid w:val="000B0BEE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B7C72"/>
    <w:rsid w:val="000C02FF"/>
    <w:rsid w:val="000C07C9"/>
    <w:rsid w:val="000C09B5"/>
    <w:rsid w:val="000C0D49"/>
    <w:rsid w:val="000C1214"/>
    <w:rsid w:val="000C2049"/>
    <w:rsid w:val="000C20BB"/>
    <w:rsid w:val="000C34E1"/>
    <w:rsid w:val="000C460C"/>
    <w:rsid w:val="000C4C1B"/>
    <w:rsid w:val="000C520A"/>
    <w:rsid w:val="000C565F"/>
    <w:rsid w:val="000C5B0A"/>
    <w:rsid w:val="000C616B"/>
    <w:rsid w:val="000C66CB"/>
    <w:rsid w:val="000C6A94"/>
    <w:rsid w:val="000C6D65"/>
    <w:rsid w:val="000C7541"/>
    <w:rsid w:val="000D09B5"/>
    <w:rsid w:val="000D10D2"/>
    <w:rsid w:val="000D1331"/>
    <w:rsid w:val="000D15CE"/>
    <w:rsid w:val="000D16E5"/>
    <w:rsid w:val="000D218B"/>
    <w:rsid w:val="000D2347"/>
    <w:rsid w:val="000D2F9D"/>
    <w:rsid w:val="000D3B44"/>
    <w:rsid w:val="000D3C13"/>
    <w:rsid w:val="000D3CAF"/>
    <w:rsid w:val="000D474E"/>
    <w:rsid w:val="000D481D"/>
    <w:rsid w:val="000D497B"/>
    <w:rsid w:val="000D55C7"/>
    <w:rsid w:val="000D56A9"/>
    <w:rsid w:val="000D5E8D"/>
    <w:rsid w:val="000D6171"/>
    <w:rsid w:val="000D7070"/>
    <w:rsid w:val="000D7BD6"/>
    <w:rsid w:val="000E0B2A"/>
    <w:rsid w:val="000E26F7"/>
    <w:rsid w:val="000E27FB"/>
    <w:rsid w:val="000E296B"/>
    <w:rsid w:val="000E3748"/>
    <w:rsid w:val="000E3FB5"/>
    <w:rsid w:val="000E4393"/>
    <w:rsid w:val="000E43DD"/>
    <w:rsid w:val="000E53F5"/>
    <w:rsid w:val="000E5643"/>
    <w:rsid w:val="000E59B3"/>
    <w:rsid w:val="000E5A72"/>
    <w:rsid w:val="000E5D87"/>
    <w:rsid w:val="000E74BB"/>
    <w:rsid w:val="000E7599"/>
    <w:rsid w:val="000E7A70"/>
    <w:rsid w:val="000E7B83"/>
    <w:rsid w:val="000F0493"/>
    <w:rsid w:val="000F060A"/>
    <w:rsid w:val="000F074F"/>
    <w:rsid w:val="000F09D3"/>
    <w:rsid w:val="000F1D01"/>
    <w:rsid w:val="000F237E"/>
    <w:rsid w:val="000F29C9"/>
    <w:rsid w:val="000F2F93"/>
    <w:rsid w:val="000F3042"/>
    <w:rsid w:val="000F3AA2"/>
    <w:rsid w:val="000F41F1"/>
    <w:rsid w:val="000F4413"/>
    <w:rsid w:val="000F5304"/>
    <w:rsid w:val="000F561F"/>
    <w:rsid w:val="000F683A"/>
    <w:rsid w:val="000F6BE8"/>
    <w:rsid w:val="000F74F4"/>
    <w:rsid w:val="000F7B26"/>
    <w:rsid w:val="000F7F74"/>
    <w:rsid w:val="00101169"/>
    <w:rsid w:val="001016F8"/>
    <w:rsid w:val="00101D88"/>
    <w:rsid w:val="001021FC"/>
    <w:rsid w:val="0010279D"/>
    <w:rsid w:val="00102F19"/>
    <w:rsid w:val="00103479"/>
    <w:rsid w:val="00103C2E"/>
    <w:rsid w:val="00103CC1"/>
    <w:rsid w:val="00103F42"/>
    <w:rsid w:val="001045F8"/>
    <w:rsid w:val="00104EFB"/>
    <w:rsid w:val="0010526A"/>
    <w:rsid w:val="00105B84"/>
    <w:rsid w:val="00106653"/>
    <w:rsid w:val="0010697A"/>
    <w:rsid w:val="00106FD8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0C32"/>
    <w:rsid w:val="001211DD"/>
    <w:rsid w:val="001214F8"/>
    <w:rsid w:val="001221B5"/>
    <w:rsid w:val="00122B1D"/>
    <w:rsid w:val="00122E47"/>
    <w:rsid w:val="001232A9"/>
    <w:rsid w:val="0012359D"/>
    <w:rsid w:val="001240FF"/>
    <w:rsid w:val="001242F4"/>
    <w:rsid w:val="00124AB3"/>
    <w:rsid w:val="00124D81"/>
    <w:rsid w:val="00124EE2"/>
    <w:rsid w:val="00125073"/>
    <w:rsid w:val="001256D5"/>
    <w:rsid w:val="00125A56"/>
    <w:rsid w:val="001260A0"/>
    <w:rsid w:val="00126D50"/>
    <w:rsid w:val="00127E1B"/>
    <w:rsid w:val="001300BD"/>
    <w:rsid w:val="0013028B"/>
    <w:rsid w:val="00130614"/>
    <w:rsid w:val="0013122F"/>
    <w:rsid w:val="0013125F"/>
    <w:rsid w:val="00131304"/>
    <w:rsid w:val="00132C4C"/>
    <w:rsid w:val="0013302D"/>
    <w:rsid w:val="00133857"/>
    <w:rsid w:val="00133B09"/>
    <w:rsid w:val="00133B5A"/>
    <w:rsid w:val="00133F05"/>
    <w:rsid w:val="001340E1"/>
    <w:rsid w:val="001344B4"/>
    <w:rsid w:val="0013496D"/>
    <w:rsid w:val="00134CFA"/>
    <w:rsid w:val="00134DD3"/>
    <w:rsid w:val="00134EA7"/>
    <w:rsid w:val="00135484"/>
    <w:rsid w:val="001354AC"/>
    <w:rsid w:val="001357BA"/>
    <w:rsid w:val="00135A85"/>
    <w:rsid w:val="00135E52"/>
    <w:rsid w:val="001370BE"/>
    <w:rsid w:val="00137430"/>
    <w:rsid w:val="001408F8"/>
    <w:rsid w:val="0014104D"/>
    <w:rsid w:val="001411E8"/>
    <w:rsid w:val="0014176E"/>
    <w:rsid w:val="00141F56"/>
    <w:rsid w:val="001420D9"/>
    <w:rsid w:val="0014236D"/>
    <w:rsid w:val="00142A2B"/>
    <w:rsid w:val="00142B98"/>
    <w:rsid w:val="00142E6C"/>
    <w:rsid w:val="00142EB2"/>
    <w:rsid w:val="00143893"/>
    <w:rsid w:val="00145141"/>
    <w:rsid w:val="00145CE4"/>
    <w:rsid w:val="00145D6B"/>
    <w:rsid w:val="0014600C"/>
    <w:rsid w:val="0014649E"/>
    <w:rsid w:val="001465D7"/>
    <w:rsid w:val="00146759"/>
    <w:rsid w:val="00147285"/>
    <w:rsid w:val="001473F8"/>
    <w:rsid w:val="001474E7"/>
    <w:rsid w:val="001506DA"/>
    <w:rsid w:val="00150CE5"/>
    <w:rsid w:val="00151659"/>
    <w:rsid w:val="00151775"/>
    <w:rsid w:val="00151992"/>
    <w:rsid w:val="00151A8B"/>
    <w:rsid w:val="00152F0A"/>
    <w:rsid w:val="00153276"/>
    <w:rsid w:val="00153DDD"/>
    <w:rsid w:val="00155146"/>
    <w:rsid w:val="001553CE"/>
    <w:rsid w:val="00155CF8"/>
    <w:rsid w:val="00155D0E"/>
    <w:rsid w:val="00155F8F"/>
    <w:rsid w:val="00156BB0"/>
    <w:rsid w:val="00156D1D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64F"/>
    <w:rsid w:val="00170F14"/>
    <w:rsid w:val="00171A06"/>
    <w:rsid w:val="00171DE0"/>
    <w:rsid w:val="0017202E"/>
    <w:rsid w:val="00172595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889"/>
    <w:rsid w:val="00177B1E"/>
    <w:rsid w:val="00181864"/>
    <w:rsid w:val="00181B1D"/>
    <w:rsid w:val="001824A1"/>
    <w:rsid w:val="00182A33"/>
    <w:rsid w:val="00182D5B"/>
    <w:rsid w:val="00182F8D"/>
    <w:rsid w:val="00184EF2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3FA2"/>
    <w:rsid w:val="00194564"/>
    <w:rsid w:val="0019469A"/>
    <w:rsid w:val="001950BB"/>
    <w:rsid w:val="00195257"/>
    <w:rsid w:val="0019601F"/>
    <w:rsid w:val="00196139"/>
    <w:rsid w:val="0019669F"/>
    <w:rsid w:val="001968D2"/>
    <w:rsid w:val="00196AC2"/>
    <w:rsid w:val="0019726C"/>
    <w:rsid w:val="001A0683"/>
    <w:rsid w:val="001A0861"/>
    <w:rsid w:val="001A11FC"/>
    <w:rsid w:val="001A122F"/>
    <w:rsid w:val="001A12C3"/>
    <w:rsid w:val="001A24CD"/>
    <w:rsid w:val="001A2AF0"/>
    <w:rsid w:val="001A32B0"/>
    <w:rsid w:val="001A3AD2"/>
    <w:rsid w:val="001A3C3A"/>
    <w:rsid w:val="001A3F15"/>
    <w:rsid w:val="001A41FB"/>
    <w:rsid w:val="001A4B64"/>
    <w:rsid w:val="001A5037"/>
    <w:rsid w:val="001A67ED"/>
    <w:rsid w:val="001A6F07"/>
    <w:rsid w:val="001A7317"/>
    <w:rsid w:val="001A7609"/>
    <w:rsid w:val="001A7E02"/>
    <w:rsid w:val="001A7EBA"/>
    <w:rsid w:val="001B0375"/>
    <w:rsid w:val="001B0454"/>
    <w:rsid w:val="001B0BFF"/>
    <w:rsid w:val="001B1597"/>
    <w:rsid w:val="001B1612"/>
    <w:rsid w:val="001B17DD"/>
    <w:rsid w:val="001B2488"/>
    <w:rsid w:val="001B2B86"/>
    <w:rsid w:val="001B2FCD"/>
    <w:rsid w:val="001B30C5"/>
    <w:rsid w:val="001B405B"/>
    <w:rsid w:val="001B42DA"/>
    <w:rsid w:val="001B44ED"/>
    <w:rsid w:val="001B48BC"/>
    <w:rsid w:val="001B5901"/>
    <w:rsid w:val="001B5B7E"/>
    <w:rsid w:val="001B5B9A"/>
    <w:rsid w:val="001B5EFB"/>
    <w:rsid w:val="001B604B"/>
    <w:rsid w:val="001B63CE"/>
    <w:rsid w:val="001B724D"/>
    <w:rsid w:val="001B7263"/>
    <w:rsid w:val="001B7461"/>
    <w:rsid w:val="001B7B9A"/>
    <w:rsid w:val="001C112A"/>
    <w:rsid w:val="001C1AE2"/>
    <w:rsid w:val="001C1E3A"/>
    <w:rsid w:val="001C2290"/>
    <w:rsid w:val="001C314F"/>
    <w:rsid w:val="001C38D9"/>
    <w:rsid w:val="001C3B74"/>
    <w:rsid w:val="001C3C7E"/>
    <w:rsid w:val="001C4DF0"/>
    <w:rsid w:val="001C55A0"/>
    <w:rsid w:val="001C62E2"/>
    <w:rsid w:val="001C6351"/>
    <w:rsid w:val="001C6D2C"/>
    <w:rsid w:val="001C6D31"/>
    <w:rsid w:val="001C7421"/>
    <w:rsid w:val="001C7426"/>
    <w:rsid w:val="001C7636"/>
    <w:rsid w:val="001C7C95"/>
    <w:rsid w:val="001D079A"/>
    <w:rsid w:val="001D0F26"/>
    <w:rsid w:val="001D1501"/>
    <w:rsid w:val="001D1A9E"/>
    <w:rsid w:val="001D24CA"/>
    <w:rsid w:val="001D2CD8"/>
    <w:rsid w:val="001D3FD8"/>
    <w:rsid w:val="001D4394"/>
    <w:rsid w:val="001D43A5"/>
    <w:rsid w:val="001D4AA7"/>
    <w:rsid w:val="001D4B02"/>
    <w:rsid w:val="001D5A29"/>
    <w:rsid w:val="001D5BB0"/>
    <w:rsid w:val="001D5F18"/>
    <w:rsid w:val="001D60CC"/>
    <w:rsid w:val="001D62DE"/>
    <w:rsid w:val="001D6479"/>
    <w:rsid w:val="001D7206"/>
    <w:rsid w:val="001D73A7"/>
    <w:rsid w:val="001D7C2B"/>
    <w:rsid w:val="001E0076"/>
    <w:rsid w:val="001E073E"/>
    <w:rsid w:val="001E11A2"/>
    <w:rsid w:val="001E1C78"/>
    <w:rsid w:val="001E1E36"/>
    <w:rsid w:val="001E29AB"/>
    <w:rsid w:val="001E2A9F"/>
    <w:rsid w:val="001E3AD4"/>
    <w:rsid w:val="001E4EFC"/>
    <w:rsid w:val="001E639C"/>
    <w:rsid w:val="001E64C0"/>
    <w:rsid w:val="001E67D6"/>
    <w:rsid w:val="001E691D"/>
    <w:rsid w:val="001E73DF"/>
    <w:rsid w:val="001E75E0"/>
    <w:rsid w:val="001E7A9E"/>
    <w:rsid w:val="001E7D7D"/>
    <w:rsid w:val="001F02F2"/>
    <w:rsid w:val="001F0843"/>
    <w:rsid w:val="001F098F"/>
    <w:rsid w:val="001F1AC7"/>
    <w:rsid w:val="001F1EDB"/>
    <w:rsid w:val="001F252E"/>
    <w:rsid w:val="001F298F"/>
    <w:rsid w:val="001F2C28"/>
    <w:rsid w:val="001F2D2B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11B6"/>
    <w:rsid w:val="0022166B"/>
    <w:rsid w:val="0022363C"/>
    <w:rsid w:val="00224D26"/>
    <w:rsid w:val="002255AF"/>
    <w:rsid w:val="00225C16"/>
    <w:rsid w:val="0022662E"/>
    <w:rsid w:val="00227714"/>
    <w:rsid w:val="00227943"/>
    <w:rsid w:val="00231147"/>
    <w:rsid w:val="002312E3"/>
    <w:rsid w:val="00231D9E"/>
    <w:rsid w:val="00232DB5"/>
    <w:rsid w:val="00232E94"/>
    <w:rsid w:val="00233043"/>
    <w:rsid w:val="00233391"/>
    <w:rsid w:val="002333D4"/>
    <w:rsid w:val="00234A22"/>
    <w:rsid w:val="00234AFD"/>
    <w:rsid w:val="00234CA7"/>
    <w:rsid w:val="00234D1B"/>
    <w:rsid w:val="002354A3"/>
    <w:rsid w:val="00235D8A"/>
    <w:rsid w:val="0023628B"/>
    <w:rsid w:val="00236A97"/>
    <w:rsid w:val="00236D8E"/>
    <w:rsid w:val="00237340"/>
    <w:rsid w:val="002374EE"/>
    <w:rsid w:val="0023770E"/>
    <w:rsid w:val="00237ACF"/>
    <w:rsid w:val="002407FF"/>
    <w:rsid w:val="00240DEE"/>
    <w:rsid w:val="00241173"/>
    <w:rsid w:val="00241447"/>
    <w:rsid w:val="002419E5"/>
    <w:rsid w:val="002426FA"/>
    <w:rsid w:val="0024293E"/>
    <w:rsid w:val="0024338E"/>
    <w:rsid w:val="00245077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2D5"/>
    <w:rsid w:val="00256BB7"/>
    <w:rsid w:val="00256FC3"/>
    <w:rsid w:val="00257B66"/>
    <w:rsid w:val="00257B77"/>
    <w:rsid w:val="002600BE"/>
    <w:rsid w:val="00260D7A"/>
    <w:rsid w:val="00262588"/>
    <w:rsid w:val="0026259C"/>
    <w:rsid w:val="002625FD"/>
    <w:rsid w:val="002628B1"/>
    <w:rsid w:val="0026291C"/>
    <w:rsid w:val="002629AC"/>
    <w:rsid w:val="00262AC7"/>
    <w:rsid w:val="00263089"/>
    <w:rsid w:val="00263356"/>
    <w:rsid w:val="00263CB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94F"/>
    <w:rsid w:val="00270D8C"/>
    <w:rsid w:val="00271867"/>
    <w:rsid w:val="00271DD6"/>
    <w:rsid w:val="00272041"/>
    <w:rsid w:val="00272704"/>
    <w:rsid w:val="00272797"/>
    <w:rsid w:val="00272956"/>
    <w:rsid w:val="00272990"/>
    <w:rsid w:val="00272E49"/>
    <w:rsid w:val="0027367E"/>
    <w:rsid w:val="00273748"/>
    <w:rsid w:val="00273B43"/>
    <w:rsid w:val="00274792"/>
    <w:rsid w:val="002747E5"/>
    <w:rsid w:val="002749F8"/>
    <w:rsid w:val="00274D0C"/>
    <w:rsid w:val="002757BC"/>
    <w:rsid w:val="002767B1"/>
    <w:rsid w:val="00276904"/>
    <w:rsid w:val="0027712F"/>
    <w:rsid w:val="002773A6"/>
    <w:rsid w:val="002773F4"/>
    <w:rsid w:val="0027759E"/>
    <w:rsid w:val="00277B2B"/>
    <w:rsid w:val="00280070"/>
    <w:rsid w:val="00280391"/>
    <w:rsid w:val="0028065A"/>
    <w:rsid w:val="00280BA3"/>
    <w:rsid w:val="002812A1"/>
    <w:rsid w:val="002816FD"/>
    <w:rsid w:val="00281DE1"/>
    <w:rsid w:val="00282274"/>
    <w:rsid w:val="0028301C"/>
    <w:rsid w:val="00283597"/>
    <w:rsid w:val="00284833"/>
    <w:rsid w:val="00285A87"/>
    <w:rsid w:val="00285C60"/>
    <w:rsid w:val="00286960"/>
    <w:rsid w:val="0028699B"/>
    <w:rsid w:val="00287870"/>
    <w:rsid w:val="00287A1B"/>
    <w:rsid w:val="00287BCB"/>
    <w:rsid w:val="00290160"/>
    <w:rsid w:val="002905D7"/>
    <w:rsid w:val="00290638"/>
    <w:rsid w:val="0029074D"/>
    <w:rsid w:val="00291C1E"/>
    <w:rsid w:val="002923CC"/>
    <w:rsid w:val="00292625"/>
    <w:rsid w:val="002928AF"/>
    <w:rsid w:val="00293373"/>
    <w:rsid w:val="00293D94"/>
    <w:rsid w:val="0029470A"/>
    <w:rsid w:val="002948D0"/>
    <w:rsid w:val="002951CF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38DA"/>
    <w:rsid w:val="002A4267"/>
    <w:rsid w:val="002A4F94"/>
    <w:rsid w:val="002A50E4"/>
    <w:rsid w:val="002A6385"/>
    <w:rsid w:val="002A6835"/>
    <w:rsid w:val="002A6DA5"/>
    <w:rsid w:val="002A7A2C"/>
    <w:rsid w:val="002A7CEA"/>
    <w:rsid w:val="002B08C9"/>
    <w:rsid w:val="002B0E63"/>
    <w:rsid w:val="002B164D"/>
    <w:rsid w:val="002B1900"/>
    <w:rsid w:val="002B2663"/>
    <w:rsid w:val="002B27B0"/>
    <w:rsid w:val="002B2CF8"/>
    <w:rsid w:val="002B3890"/>
    <w:rsid w:val="002B390B"/>
    <w:rsid w:val="002B444C"/>
    <w:rsid w:val="002B4537"/>
    <w:rsid w:val="002B46AE"/>
    <w:rsid w:val="002B4E7B"/>
    <w:rsid w:val="002B5AA4"/>
    <w:rsid w:val="002B5BEC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948"/>
    <w:rsid w:val="002C3D95"/>
    <w:rsid w:val="002C4020"/>
    <w:rsid w:val="002C427B"/>
    <w:rsid w:val="002C437F"/>
    <w:rsid w:val="002C4414"/>
    <w:rsid w:val="002C4650"/>
    <w:rsid w:val="002C4703"/>
    <w:rsid w:val="002C4A79"/>
    <w:rsid w:val="002C4EED"/>
    <w:rsid w:val="002C5386"/>
    <w:rsid w:val="002C57F2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7A5"/>
    <w:rsid w:val="002D1CF6"/>
    <w:rsid w:val="002D1E69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1A2C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B8D"/>
    <w:rsid w:val="002E4CD0"/>
    <w:rsid w:val="002E6444"/>
    <w:rsid w:val="002E69B8"/>
    <w:rsid w:val="002E7EDA"/>
    <w:rsid w:val="002F03DD"/>
    <w:rsid w:val="002F1F11"/>
    <w:rsid w:val="002F1FA7"/>
    <w:rsid w:val="002F22D8"/>
    <w:rsid w:val="002F2CD7"/>
    <w:rsid w:val="002F3247"/>
    <w:rsid w:val="002F3425"/>
    <w:rsid w:val="002F34C1"/>
    <w:rsid w:val="002F36AD"/>
    <w:rsid w:val="002F410A"/>
    <w:rsid w:val="002F4AC0"/>
    <w:rsid w:val="002F4CC7"/>
    <w:rsid w:val="002F4EC0"/>
    <w:rsid w:val="002F4F7E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C6B"/>
    <w:rsid w:val="00301D49"/>
    <w:rsid w:val="00301DBF"/>
    <w:rsid w:val="00301F9C"/>
    <w:rsid w:val="00302E43"/>
    <w:rsid w:val="00303DFF"/>
    <w:rsid w:val="00303EBF"/>
    <w:rsid w:val="003044D9"/>
    <w:rsid w:val="00304615"/>
    <w:rsid w:val="0030462C"/>
    <w:rsid w:val="00304D9F"/>
    <w:rsid w:val="00304E78"/>
    <w:rsid w:val="003051EE"/>
    <w:rsid w:val="00305CAE"/>
    <w:rsid w:val="00305EC5"/>
    <w:rsid w:val="0030660F"/>
    <w:rsid w:val="003109B0"/>
    <w:rsid w:val="003111B3"/>
    <w:rsid w:val="003115A2"/>
    <w:rsid w:val="00311D2C"/>
    <w:rsid w:val="003134C5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5BE"/>
    <w:rsid w:val="0032094D"/>
    <w:rsid w:val="00320D97"/>
    <w:rsid w:val="00321CFC"/>
    <w:rsid w:val="00322088"/>
    <w:rsid w:val="0032227B"/>
    <w:rsid w:val="003222EC"/>
    <w:rsid w:val="00322E7C"/>
    <w:rsid w:val="00323141"/>
    <w:rsid w:val="00323B29"/>
    <w:rsid w:val="00324108"/>
    <w:rsid w:val="003250DB"/>
    <w:rsid w:val="0032547B"/>
    <w:rsid w:val="00325957"/>
    <w:rsid w:val="003269A0"/>
    <w:rsid w:val="003269BE"/>
    <w:rsid w:val="00326A41"/>
    <w:rsid w:val="00326A5F"/>
    <w:rsid w:val="003271A7"/>
    <w:rsid w:val="003271BA"/>
    <w:rsid w:val="0032734A"/>
    <w:rsid w:val="003273F2"/>
    <w:rsid w:val="00331E8D"/>
    <w:rsid w:val="00331EBE"/>
    <w:rsid w:val="00332745"/>
    <w:rsid w:val="00334AB6"/>
    <w:rsid w:val="003352D6"/>
    <w:rsid w:val="003357CA"/>
    <w:rsid w:val="00336FB0"/>
    <w:rsid w:val="0033705B"/>
    <w:rsid w:val="003373F5"/>
    <w:rsid w:val="00337B90"/>
    <w:rsid w:val="00337C7F"/>
    <w:rsid w:val="00340129"/>
    <w:rsid w:val="0034017D"/>
    <w:rsid w:val="00340714"/>
    <w:rsid w:val="00340DAD"/>
    <w:rsid w:val="00340F25"/>
    <w:rsid w:val="00341DEA"/>
    <w:rsid w:val="00342FB8"/>
    <w:rsid w:val="00343C63"/>
    <w:rsid w:val="003446F0"/>
    <w:rsid w:val="00344A8F"/>
    <w:rsid w:val="00344B08"/>
    <w:rsid w:val="0034522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0F86"/>
    <w:rsid w:val="0035164B"/>
    <w:rsid w:val="00351C5F"/>
    <w:rsid w:val="00351D38"/>
    <w:rsid w:val="003524C4"/>
    <w:rsid w:val="00352EC5"/>
    <w:rsid w:val="003534A6"/>
    <w:rsid w:val="003537C6"/>
    <w:rsid w:val="00353C26"/>
    <w:rsid w:val="00354469"/>
    <w:rsid w:val="00354B0D"/>
    <w:rsid w:val="00356043"/>
    <w:rsid w:val="00356647"/>
    <w:rsid w:val="003566F7"/>
    <w:rsid w:val="003567A0"/>
    <w:rsid w:val="003572D1"/>
    <w:rsid w:val="00357305"/>
    <w:rsid w:val="00357F92"/>
    <w:rsid w:val="00360548"/>
    <w:rsid w:val="00363167"/>
    <w:rsid w:val="0036354D"/>
    <w:rsid w:val="003638B8"/>
    <w:rsid w:val="00364601"/>
    <w:rsid w:val="003658CF"/>
    <w:rsid w:val="00366695"/>
    <w:rsid w:val="003673B5"/>
    <w:rsid w:val="0036754D"/>
    <w:rsid w:val="0037089B"/>
    <w:rsid w:val="00372175"/>
    <w:rsid w:val="00372DDC"/>
    <w:rsid w:val="003739C5"/>
    <w:rsid w:val="003741ED"/>
    <w:rsid w:val="00374F8D"/>
    <w:rsid w:val="003757FE"/>
    <w:rsid w:val="00375A11"/>
    <w:rsid w:val="00376263"/>
    <w:rsid w:val="00376453"/>
    <w:rsid w:val="00377170"/>
    <w:rsid w:val="00377CE6"/>
    <w:rsid w:val="00377E84"/>
    <w:rsid w:val="003801EE"/>
    <w:rsid w:val="00380388"/>
    <w:rsid w:val="00381029"/>
    <w:rsid w:val="003812A4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0E3C"/>
    <w:rsid w:val="00390EDF"/>
    <w:rsid w:val="0039431B"/>
    <w:rsid w:val="00394E75"/>
    <w:rsid w:val="00395781"/>
    <w:rsid w:val="00395F22"/>
    <w:rsid w:val="00395F3F"/>
    <w:rsid w:val="0039634D"/>
    <w:rsid w:val="0039744E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1BEF"/>
    <w:rsid w:val="003B223E"/>
    <w:rsid w:val="003B2CFA"/>
    <w:rsid w:val="003B2ECF"/>
    <w:rsid w:val="003B2F39"/>
    <w:rsid w:val="003B374C"/>
    <w:rsid w:val="003B41AF"/>
    <w:rsid w:val="003B43B6"/>
    <w:rsid w:val="003B4A53"/>
    <w:rsid w:val="003B4D3E"/>
    <w:rsid w:val="003B661A"/>
    <w:rsid w:val="003B6FCE"/>
    <w:rsid w:val="003B75FC"/>
    <w:rsid w:val="003C0934"/>
    <w:rsid w:val="003C0D6E"/>
    <w:rsid w:val="003C10E9"/>
    <w:rsid w:val="003C1DA8"/>
    <w:rsid w:val="003C3336"/>
    <w:rsid w:val="003C3CD1"/>
    <w:rsid w:val="003C4257"/>
    <w:rsid w:val="003C4B87"/>
    <w:rsid w:val="003C531C"/>
    <w:rsid w:val="003C5B93"/>
    <w:rsid w:val="003C6850"/>
    <w:rsid w:val="003C71A6"/>
    <w:rsid w:val="003C71BB"/>
    <w:rsid w:val="003D0234"/>
    <w:rsid w:val="003D0243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691A"/>
    <w:rsid w:val="003D715A"/>
    <w:rsid w:val="003D7B76"/>
    <w:rsid w:val="003E0780"/>
    <w:rsid w:val="003E0BFE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1BC"/>
    <w:rsid w:val="003E578F"/>
    <w:rsid w:val="003E6C23"/>
    <w:rsid w:val="003E6EFB"/>
    <w:rsid w:val="003F0302"/>
    <w:rsid w:val="003F0592"/>
    <w:rsid w:val="003F0EFC"/>
    <w:rsid w:val="003F1692"/>
    <w:rsid w:val="003F1C7A"/>
    <w:rsid w:val="003F1DBD"/>
    <w:rsid w:val="003F2EE2"/>
    <w:rsid w:val="003F440E"/>
    <w:rsid w:val="003F4C1C"/>
    <w:rsid w:val="003F4CF9"/>
    <w:rsid w:val="003F5C5C"/>
    <w:rsid w:val="003F60A5"/>
    <w:rsid w:val="003F60C0"/>
    <w:rsid w:val="003F6A05"/>
    <w:rsid w:val="003F6DDB"/>
    <w:rsid w:val="003F7AE3"/>
    <w:rsid w:val="00400A07"/>
    <w:rsid w:val="004017E5"/>
    <w:rsid w:val="004018E2"/>
    <w:rsid w:val="00401F92"/>
    <w:rsid w:val="00402635"/>
    <w:rsid w:val="00402705"/>
    <w:rsid w:val="004028A7"/>
    <w:rsid w:val="004036B7"/>
    <w:rsid w:val="004042DB"/>
    <w:rsid w:val="0040755B"/>
    <w:rsid w:val="00410CAC"/>
    <w:rsid w:val="0041162B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BCD"/>
    <w:rsid w:val="00415C92"/>
    <w:rsid w:val="00415CC8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8BF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20D"/>
    <w:rsid w:val="004272AC"/>
    <w:rsid w:val="004275A3"/>
    <w:rsid w:val="00427786"/>
    <w:rsid w:val="0043084B"/>
    <w:rsid w:val="00430E6A"/>
    <w:rsid w:val="0043181C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6B21"/>
    <w:rsid w:val="00436BE8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5F3"/>
    <w:rsid w:val="004438E3"/>
    <w:rsid w:val="00443D58"/>
    <w:rsid w:val="00444DAE"/>
    <w:rsid w:val="004457DF"/>
    <w:rsid w:val="0044598B"/>
    <w:rsid w:val="00445B7C"/>
    <w:rsid w:val="0044655B"/>
    <w:rsid w:val="00446771"/>
    <w:rsid w:val="004468A4"/>
    <w:rsid w:val="0044697D"/>
    <w:rsid w:val="00447812"/>
    <w:rsid w:val="00447B60"/>
    <w:rsid w:val="00450446"/>
    <w:rsid w:val="00451046"/>
    <w:rsid w:val="00451E03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4BD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3C6F"/>
    <w:rsid w:val="00464908"/>
    <w:rsid w:val="00464E2F"/>
    <w:rsid w:val="00465265"/>
    <w:rsid w:val="00465A1A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14C"/>
    <w:rsid w:val="00474CEB"/>
    <w:rsid w:val="00475030"/>
    <w:rsid w:val="00475230"/>
    <w:rsid w:val="00475AC5"/>
    <w:rsid w:val="004764F3"/>
    <w:rsid w:val="00476738"/>
    <w:rsid w:val="00480B55"/>
    <w:rsid w:val="00481BA1"/>
    <w:rsid w:val="00481C75"/>
    <w:rsid w:val="004821B2"/>
    <w:rsid w:val="0048279D"/>
    <w:rsid w:val="004827D5"/>
    <w:rsid w:val="00482B00"/>
    <w:rsid w:val="00482E1E"/>
    <w:rsid w:val="00483B60"/>
    <w:rsid w:val="00483EC7"/>
    <w:rsid w:val="004841D5"/>
    <w:rsid w:val="00484284"/>
    <w:rsid w:val="0048448B"/>
    <w:rsid w:val="0048463F"/>
    <w:rsid w:val="004855C8"/>
    <w:rsid w:val="00485D62"/>
    <w:rsid w:val="004866B6"/>
    <w:rsid w:val="004867E1"/>
    <w:rsid w:val="00486AC9"/>
    <w:rsid w:val="00486E1A"/>
    <w:rsid w:val="00486E8D"/>
    <w:rsid w:val="0049006D"/>
    <w:rsid w:val="004907B9"/>
    <w:rsid w:val="0049081B"/>
    <w:rsid w:val="00491C2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ADE"/>
    <w:rsid w:val="00497B78"/>
    <w:rsid w:val="004A0574"/>
    <w:rsid w:val="004A1A84"/>
    <w:rsid w:val="004A1F0E"/>
    <w:rsid w:val="004A25E7"/>
    <w:rsid w:val="004A2EAD"/>
    <w:rsid w:val="004A31C5"/>
    <w:rsid w:val="004A3366"/>
    <w:rsid w:val="004A362F"/>
    <w:rsid w:val="004A3909"/>
    <w:rsid w:val="004A390B"/>
    <w:rsid w:val="004A52F9"/>
    <w:rsid w:val="004A5316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4F29"/>
    <w:rsid w:val="004B5E36"/>
    <w:rsid w:val="004B5FBF"/>
    <w:rsid w:val="004B61D1"/>
    <w:rsid w:val="004B6769"/>
    <w:rsid w:val="004B6B75"/>
    <w:rsid w:val="004B6D75"/>
    <w:rsid w:val="004B70E6"/>
    <w:rsid w:val="004C030F"/>
    <w:rsid w:val="004C035C"/>
    <w:rsid w:val="004C0400"/>
    <w:rsid w:val="004C0D55"/>
    <w:rsid w:val="004C10C1"/>
    <w:rsid w:val="004C18B9"/>
    <w:rsid w:val="004C1F31"/>
    <w:rsid w:val="004C2A2E"/>
    <w:rsid w:val="004C2D56"/>
    <w:rsid w:val="004C31D9"/>
    <w:rsid w:val="004C3410"/>
    <w:rsid w:val="004C3FA6"/>
    <w:rsid w:val="004C4119"/>
    <w:rsid w:val="004C49F7"/>
    <w:rsid w:val="004C56B0"/>
    <w:rsid w:val="004C5B2E"/>
    <w:rsid w:val="004C5BDD"/>
    <w:rsid w:val="004C5C8E"/>
    <w:rsid w:val="004C5F8D"/>
    <w:rsid w:val="004C6812"/>
    <w:rsid w:val="004C79E2"/>
    <w:rsid w:val="004D0908"/>
    <w:rsid w:val="004D09FE"/>
    <w:rsid w:val="004D0C0E"/>
    <w:rsid w:val="004D2501"/>
    <w:rsid w:val="004D2914"/>
    <w:rsid w:val="004D297C"/>
    <w:rsid w:val="004D355F"/>
    <w:rsid w:val="004D4EB0"/>
    <w:rsid w:val="004D5261"/>
    <w:rsid w:val="004D53DA"/>
    <w:rsid w:val="004D570A"/>
    <w:rsid w:val="004D5885"/>
    <w:rsid w:val="004D58BC"/>
    <w:rsid w:val="004D6213"/>
    <w:rsid w:val="004D650F"/>
    <w:rsid w:val="004D6917"/>
    <w:rsid w:val="004E05F2"/>
    <w:rsid w:val="004E088E"/>
    <w:rsid w:val="004E0E21"/>
    <w:rsid w:val="004E1D55"/>
    <w:rsid w:val="004E253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7FA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0159"/>
    <w:rsid w:val="00500C2B"/>
    <w:rsid w:val="00500FB5"/>
    <w:rsid w:val="00501227"/>
    <w:rsid w:val="00501980"/>
    <w:rsid w:val="00501F62"/>
    <w:rsid w:val="0050302C"/>
    <w:rsid w:val="00503191"/>
    <w:rsid w:val="00503504"/>
    <w:rsid w:val="00503F61"/>
    <w:rsid w:val="005044A9"/>
    <w:rsid w:val="00504529"/>
    <w:rsid w:val="0050497F"/>
    <w:rsid w:val="0050520A"/>
    <w:rsid w:val="00505501"/>
    <w:rsid w:val="00506616"/>
    <w:rsid w:val="00506A4B"/>
    <w:rsid w:val="005074CF"/>
    <w:rsid w:val="00507D8E"/>
    <w:rsid w:val="00507F30"/>
    <w:rsid w:val="00510AF6"/>
    <w:rsid w:val="00512885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030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6895"/>
    <w:rsid w:val="0052740C"/>
    <w:rsid w:val="005315C3"/>
    <w:rsid w:val="005316F6"/>
    <w:rsid w:val="005324D2"/>
    <w:rsid w:val="00532FD2"/>
    <w:rsid w:val="00533001"/>
    <w:rsid w:val="005334FC"/>
    <w:rsid w:val="00533723"/>
    <w:rsid w:val="0053491A"/>
    <w:rsid w:val="005350C7"/>
    <w:rsid w:val="00535376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4DB"/>
    <w:rsid w:val="00541596"/>
    <w:rsid w:val="005438A6"/>
    <w:rsid w:val="00543945"/>
    <w:rsid w:val="0054409B"/>
    <w:rsid w:val="00544464"/>
    <w:rsid w:val="005449F2"/>
    <w:rsid w:val="00544A2F"/>
    <w:rsid w:val="00544BD7"/>
    <w:rsid w:val="005456B3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16"/>
    <w:rsid w:val="005521D6"/>
    <w:rsid w:val="00552775"/>
    <w:rsid w:val="00552900"/>
    <w:rsid w:val="005529AF"/>
    <w:rsid w:val="005538FD"/>
    <w:rsid w:val="005561D0"/>
    <w:rsid w:val="00556D8B"/>
    <w:rsid w:val="005614D0"/>
    <w:rsid w:val="00561801"/>
    <w:rsid w:val="00561B59"/>
    <w:rsid w:val="00561FB6"/>
    <w:rsid w:val="005620E4"/>
    <w:rsid w:val="00562880"/>
    <w:rsid w:val="00563B2D"/>
    <w:rsid w:val="00563DE7"/>
    <w:rsid w:val="00564317"/>
    <w:rsid w:val="005648F1"/>
    <w:rsid w:val="00566255"/>
    <w:rsid w:val="005667D7"/>
    <w:rsid w:val="0056777B"/>
    <w:rsid w:val="00567871"/>
    <w:rsid w:val="00567E29"/>
    <w:rsid w:val="0057054C"/>
    <w:rsid w:val="00570E6C"/>
    <w:rsid w:val="0057135A"/>
    <w:rsid w:val="00571446"/>
    <w:rsid w:val="00572726"/>
    <w:rsid w:val="00572EE9"/>
    <w:rsid w:val="00573317"/>
    <w:rsid w:val="00573D62"/>
    <w:rsid w:val="005740F4"/>
    <w:rsid w:val="00574115"/>
    <w:rsid w:val="00574B42"/>
    <w:rsid w:val="00575169"/>
    <w:rsid w:val="0057569F"/>
    <w:rsid w:val="00575A15"/>
    <w:rsid w:val="00575AF6"/>
    <w:rsid w:val="0057713D"/>
    <w:rsid w:val="00577C81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2AD6"/>
    <w:rsid w:val="00583594"/>
    <w:rsid w:val="00584436"/>
    <w:rsid w:val="00585448"/>
    <w:rsid w:val="005856E8"/>
    <w:rsid w:val="00586410"/>
    <w:rsid w:val="00587AF0"/>
    <w:rsid w:val="00587B7E"/>
    <w:rsid w:val="00587D0E"/>
    <w:rsid w:val="00590B30"/>
    <w:rsid w:val="00590D28"/>
    <w:rsid w:val="005914AD"/>
    <w:rsid w:val="0059153C"/>
    <w:rsid w:val="00591873"/>
    <w:rsid w:val="0059266D"/>
    <w:rsid w:val="005928A7"/>
    <w:rsid w:val="00592B31"/>
    <w:rsid w:val="00592EED"/>
    <w:rsid w:val="0059391C"/>
    <w:rsid w:val="00593A87"/>
    <w:rsid w:val="005941A4"/>
    <w:rsid w:val="00595098"/>
    <w:rsid w:val="00595DBB"/>
    <w:rsid w:val="00596C9A"/>
    <w:rsid w:val="00597106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348"/>
    <w:rsid w:val="005B0693"/>
    <w:rsid w:val="005B07BC"/>
    <w:rsid w:val="005B0B41"/>
    <w:rsid w:val="005B0FB6"/>
    <w:rsid w:val="005B2090"/>
    <w:rsid w:val="005B2C24"/>
    <w:rsid w:val="005B3701"/>
    <w:rsid w:val="005B3C73"/>
    <w:rsid w:val="005B3CE9"/>
    <w:rsid w:val="005B3E56"/>
    <w:rsid w:val="005B5BCE"/>
    <w:rsid w:val="005B5C8A"/>
    <w:rsid w:val="005B65FA"/>
    <w:rsid w:val="005B66F0"/>
    <w:rsid w:val="005B690A"/>
    <w:rsid w:val="005B75E8"/>
    <w:rsid w:val="005B770D"/>
    <w:rsid w:val="005B778F"/>
    <w:rsid w:val="005C01CC"/>
    <w:rsid w:val="005C0937"/>
    <w:rsid w:val="005C0F53"/>
    <w:rsid w:val="005C1FBE"/>
    <w:rsid w:val="005C2636"/>
    <w:rsid w:val="005C2701"/>
    <w:rsid w:val="005C3573"/>
    <w:rsid w:val="005C38C2"/>
    <w:rsid w:val="005C47DF"/>
    <w:rsid w:val="005C4AA9"/>
    <w:rsid w:val="005C50B9"/>
    <w:rsid w:val="005C5218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01"/>
    <w:rsid w:val="005D51AB"/>
    <w:rsid w:val="005D5454"/>
    <w:rsid w:val="005D5781"/>
    <w:rsid w:val="005D6351"/>
    <w:rsid w:val="005D757B"/>
    <w:rsid w:val="005D7787"/>
    <w:rsid w:val="005D78FC"/>
    <w:rsid w:val="005D7EDA"/>
    <w:rsid w:val="005E00C3"/>
    <w:rsid w:val="005E034B"/>
    <w:rsid w:val="005E0FA0"/>
    <w:rsid w:val="005E15AE"/>
    <w:rsid w:val="005E18FC"/>
    <w:rsid w:val="005E1C01"/>
    <w:rsid w:val="005E1D1D"/>
    <w:rsid w:val="005E21A4"/>
    <w:rsid w:val="005E24CC"/>
    <w:rsid w:val="005E2EB9"/>
    <w:rsid w:val="005E3FC0"/>
    <w:rsid w:val="005E41DE"/>
    <w:rsid w:val="005E4A8B"/>
    <w:rsid w:val="005E4FE4"/>
    <w:rsid w:val="005E61F2"/>
    <w:rsid w:val="005E70DF"/>
    <w:rsid w:val="005E792F"/>
    <w:rsid w:val="005E7C72"/>
    <w:rsid w:val="005F0015"/>
    <w:rsid w:val="005F0E65"/>
    <w:rsid w:val="005F2026"/>
    <w:rsid w:val="005F2268"/>
    <w:rsid w:val="005F34BB"/>
    <w:rsid w:val="005F4214"/>
    <w:rsid w:val="005F4804"/>
    <w:rsid w:val="005F4BD1"/>
    <w:rsid w:val="005F4E45"/>
    <w:rsid w:val="005F507B"/>
    <w:rsid w:val="005F5B6A"/>
    <w:rsid w:val="005F7023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E6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907"/>
    <w:rsid w:val="00606B06"/>
    <w:rsid w:val="00607202"/>
    <w:rsid w:val="006074A1"/>
    <w:rsid w:val="0060780B"/>
    <w:rsid w:val="0060798C"/>
    <w:rsid w:val="00607999"/>
    <w:rsid w:val="00607E58"/>
    <w:rsid w:val="00610206"/>
    <w:rsid w:val="00610CC6"/>
    <w:rsid w:val="00610DA1"/>
    <w:rsid w:val="0061170D"/>
    <w:rsid w:val="00611769"/>
    <w:rsid w:val="00611ABC"/>
    <w:rsid w:val="0061211B"/>
    <w:rsid w:val="006122BA"/>
    <w:rsid w:val="0061254B"/>
    <w:rsid w:val="00612664"/>
    <w:rsid w:val="0061267E"/>
    <w:rsid w:val="006126E9"/>
    <w:rsid w:val="00612C80"/>
    <w:rsid w:val="0061342A"/>
    <w:rsid w:val="00613A57"/>
    <w:rsid w:val="00613AA1"/>
    <w:rsid w:val="00614261"/>
    <w:rsid w:val="00614394"/>
    <w:rsid w:val="00614788"/>
    <w:rsid w:val="00614DA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367"/>
    <w:rsid w:val="006234BA"/>
    <w:rsid w:val="006236F3"/>
    <w:rsid w:val="00623CD1"/>
    <w:rsid w:val="00623E53"/>
    <w:rsid w:val="0062457A"/>
    <w:rsid w:val="00624D2C"/>
    <w:rsid w:val="00624DC6"/>
    <w:rsid w:val="00624F86"/>
    <w:rsid w:val="0062500C"/>
    <w:rsid w:val="00625058"/>
    <w:rsid w:val="00625231"/>
    <w:rsid w:val="0062638C"/>
    <w:rsid w:val="0062643B"/>
    <w:rsid w:val="00626452"/>
    <w:rsid w:val="00627220"/>
    <w:rsid w:val="00627389"/>
    <w:rsid w:val="0063017E"/>
    <w:rsid w:val="00630A71"/>
    <w:rsid w:val="00631303"/>
    <w:rsid w:val="0063150A"/>
    <w:rsid w:val="00631520"/>
    <w:rsid w:val="0063214A"/>
    <w:rsid w:val="00632D71"/>
    <w:rsid w:val="00632DB2"/>
    <w:rsid w:val="006334AD"/>
    <w:rsid w:val="006336CB"/>
    <w:rsid w:val="00633B4B"/>
    <w:rsid w:val="00633DAB"/>
    <w:rsid w:val="00634367"/>
    <w:rsid w:val="00634530"/>
    <w:rsid w:val="00635122"/>
    <w:rsid w:val="006352F2"/>
    <w:rsid w:val="006354F4"/>
    <w:rsid w:val="00635D2B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4CB0"/>
    <w:rsid w:val="00645188"/>
    <w:rsid w:val="006451C1"/>
    <w:rsid w:val="00645E3F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0BF9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0CB7"/>
    <w:rsid w:val="00660DEA"/>
    <w:rsid w:val="0066106E"/>
    <w:rsid w:val="00661471"/>
    <w:rsid w:val="00662214"/>
    <w:rsid w:val="0066265E"/>
    <w:rsid w:val="00662B62"/>
    <w:rsid w:val="00662D5C"/>
    <w:rsid w:val="00663568"/>
    <w:rsid w:val="00663944"/>
    <w:rsid w:val="00664000"/>
    <w:rsid w:val="00664463"/>
    <w:rsid w:val="0066456F"/>
    <w:rsid w:val="00664A09"/>
    <w:rsid w:val="00664A1F"/>
    <w:rsid w:val="0066678A"/>
    <w:rsid w:val="0066690F"/>
    <w:rsid w:val="00670229"/>
    <w:rsid w:val="00670494"/>
    <w:rsid w:val="00670712"/>
    <w:rsid w:val="00671255"/>
    <w:rsid w:val="0067141B"/>
    <w:rsid w:val="00671B62"/>
    <w:rsid w:val="00671E67"/>
    <w:rsid w:val="00672C94"/>
    <w:rsid w:val="0067366B"/>
    <w:rsid w:val="006736AE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B3F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3D81"/>
    <w:rsid w:val="00694360"/>
    <w:rsid w:val="00694E99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2041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A7B6D"/>
    <w:rsid w:val="006A7EEC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5B40"/>
    <w:rsid w:val="006B5D8E"/>
    <w:rsid w:val="006B644F"/>
    <w:rsid w:val="006B6575"/>
    <w:rsid w:val="006B68F1"/>
    <w:rsid w:val="006B6C33"/>
    <w:rsid w:val="006B7069"/>
    <w:rsid w:val="006B73A3"/>
    <w:rsid w:val="006B73C5"/>
    <w:rsid w:val="006B7EEE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81A"/>
    <w:rsid w:val="006C4E20"/>
    <w:rsid w:val="006C4EA5"/>
    <w:rsid w:val="006C53A3"/>
    <w:rsid w:val="006C53BF"/>
    <w:rsid w:val="006C543A"/>
    <w:rsid w:val="006C5535"/>
    <w:rsid w:val="006C5792"/>
    <w:rsid w:val="006C59A8"/>
    <w:rsid w:val="006C5B34"/>
    <w:rsid w:val="006C6298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EA3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208"/>
    <w:rsid w:val="006E2453"/>
    <w:rsid w:val="006E275F"/>
    <w:rsid w:val="006E2BD9"/>
    <w:rsid w:val="006E3244"/>
    <w:rsid w:val="006E3954"/>
    <w:rsid w:val="006E46F5"/>
    <w:rsid w:val="006E4A22"/>
    <w:rsid w:val="006E4AB7"/>
    <w:rsid w:val="006E4E42"/>
    <w:rsid w:val="006E4EE9"/>
    <w:rsid w:val="006E4F5C"/>
    <w:rsid w:val="006E5A72"/>
    <w:rsid w:val="006E60C2"/>
    <w:rsid w:val="006E651A"/>
    <w:rsid w:val="006E65FD"/>
    <w:rsid w:val="006E66EA"/>
    <w:rsid w:val="006E7100"/>
    <w:rsid w:val="006E7568"/>
    <w:rsid w:val="006E7F0B"/>
    <w:rsid w:val="006F032C"/>
    <w:rsid w:val="006F0633"/>
    <w:rsid w:val="006F0964"/>
    <w:rsid w:val="006F1256"/>
    <w:rsid w:val="006F1FA8"/>
    <w:rsid w:val="006F2030"/>
    <w:rsid w:val="006F2216"/>
    <w:rsid w:val="006F250E"/>
    <w:rsid w:val="006F3C5F"/>
    <w:rsid w:val="006F3E79"/>
    <w:rsid w:val="006F40E4"/>
    <w:rsid w:val="006F561A"/>
    <w:rsid w:val="006F59E4"/>
    <w:rsid w:val="006F5A56"/>
    <w:rsid w:val="006F6809"/>
    <w:rsid w:val="006F684E"/>
    <w:rsid w:val="006F753B"/>
    <w:rsid w:val="006F77B9"/>
    <w:rsid w:val="00700069"/>
    <w:rsid w:val="007002E2"/>
    <w:rsid w:val="00700404"/>
    <w:rsid w:val="00700B4C"/>
    <w:rsid w:val="00700B66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A36"/>
    <w:rsid w:val="00704E76"/>
    <w:rsid w:val="00704F0D"/>
    <w:rsid w:val="0070585E"/>
    <w:rsid w:val="00705B0B"/>
    <w:rsid w:val="00706068"/>
    <w:rsid w:val="00706A8A"/>
    <w:rsid w:val="007076AF"/>
    <w:rsid w:val="00710505"/>
    <w:rsid w:val="007112E5"/>
    <w:rsid w:val="007114B0"/>
    <w:rsid w:val="007117D5"/>
    <w:rsid w:val="00711871"/>
    <w:rsid w:val="00711BBF"/>
    <w:rsid w:val="00712080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0F0C"/>
    <w:rsid w:val="00721614"/>
    <w:rsid w:val="00721E37"/>
    <w:rsid w:val="007221E2"/>
    <w:rsid w:val="00722BCE"/>
    <w:rsid w:val="00723416"/>
    <w:rsid w:val="007237C7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29F2"/>
    <w:rsid w:val="007336A0"/>
    <w:rsid w:val="0073397D"/>
    <w:rsid w:val="00734F75"/>
    <w:rsid w:val="0073516D"/>
    <w:rsid w:val="007353A3"/>
    <w:rsid w:val="00736779"/>
    <w:rsid w:val="00736B55"/>
    <w:rsid w:val="00737753"/>
    <w:rsid w:val="00737B89"/>
    <w:rsid w:val="0074136C"/>
    <w:rsid w:val="00741DFB"/>
    <w:rsid w:val="00742B8C"/>
    <w:rsid w:val="00743D5F"/>
    <w:rsid w:val="00743E08"/>
    <w:rsid w:val="00743FD7"/>
    <w:rsid w:val="0074458C"/>
    <w:rsid w:val="007446C5"/>
    <w:rsid w:val="007454CD"/>
    <w:rsid w:val="00745D15"/>
    <w:rsid w:val="00746485"/>
    <w:rsid w:val="007467A5"/>
    <w:rsid w:val="0074776E"/>
    <w:rsid w:val="0075091F"/>
    <w:rsid w:val="00751261"/>
    <w:rsid w:val="00751560"/>
    <w:rsid w:val="00751D61"/>
    <w:rsid w:val="007523B2"/>
    <w:rsid w:val="00752401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E03"/>
    <w:rsid w:val="00761269"/>
    <w:rsid w:val="00761B17"/>
    <w:rsid w:val="00761FED"/>
    <w:rsid w:val="007620B6"/>
    <w:rsid w:val="0076330B"/>
    <w:rsid w:val="00764000"/>
    <w:rsid w:val="0076420E"/>
    <w:rsid w:val="00765838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91"/>
    <w:rsid w:val="007725BE"/>
    <w:rsid w:val="00772936"/>
    <w:rsid w:val="00773780"/>
    <w:rsid w:val="00773F82"/>
    <w:rsid w:val="00774314"/>
    <w:rsid w:val="007743A7"/>
    <w:rsid w:val="00774827"/>
    <w:rsid w:val="00774F22"/>
    <w:rsid w:val="00774FB4"/>
    <w:rsid w:val="0077566D"/>
    <w:rsid w:val="00776D18"/>
    <w:rsid w:val="00777E78"/>
    <w:rsid w:val="00780CCF"/>
    <w:rsid w:val="00781228"/>
    <w:rsid w:val="00781B4A"/>
    <w:rsid w:val="00781B96"/>
    <w:rsid w:val="00781BCB"/>
    <w:rsid w:val="007843AB"/>
    <w:rsid w:val="00784ADB"/>
    <w:rsid w:val="00784B81"/>
    <w:rsid w:val="007861CA"/>
    <w:rsid w:val="00786A4A"/>
    <w:rsid w:val="007876DD"/>
    <w:rsid w:val="00787FF0"/>
    <w:rsid w:val="0079051A"/>
    <w:rsid w:val="00792739"/>
    <w:rsid w:val="0079491E"/>
    <w:rsid w:val="007949A6"/>
    <w:rsid w:val="00794C46"/>
    <w:rsid w:val="00794DCB"/>
    <w:rsid w:val="00795249"/>
    <w:rsid w:val="0079603C"/>
    <w:rsid w:val="00796330"/>
    <w:rsid w:val="00796779"/>
    <w:rsid w:val="007979A5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2EC0"/>
    <w:rsid w:val="007B30EB"/>
    <w:rsid w:val="007B3635"/>
    <w:rsid w:val="007B39D4"/>
    <w:rsid w:val="007B3BDF"/>
    <w:rsid w:val="007B4666"/>
    <w:rsid w:val="007B4A85"/>
    <w:rsid w:val="007B4ED2"/>
    <w:rsid w:val="007B5549"/>
    <w:rsid w:val="007B62A3"/>
    <w:rsid w:val="007B652B"/>
    <w:rsid w:val="007B7152"/>
    <w:rsid w:val="007C0F11"/>
    <w:rsid w:val="007C0F27"/>
    <w:rsid w:val="007C1C77"/>
    <w:rsid w:val="007C1CA2"/>
    <w:rsid w:val="007C1F17"/>
    <w:rsid w:val="007C2431"/>
    <w:rsid w:val="007C2901"/>
    <w:rsid w:val="007C38A2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72B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15"/>
    <w:rsid w:val="007E33DE"/>
    <w:rsid w:val="007E3890"/>
    <w:rsid w:val="007E417B"/>
    <w:rsid w:val="007E4475"/>
    <w:rsid w:val="007E49F3"/>
    <w:rsid w:val="007E4D19"/>
    <w:rsid w:val="007E5018"/>
    <w:rsid w:val="007E549C"/>
    <w:rsid w:val="007E5B60"/>
    <w:rsid w:val="007E75A8"/>
    <w:rsid w:val="007E7D66"/>
    <w:rsid w:val="007F0306"/>
    <w:rsid w:val="007F0A26"/>
    <w:rsid w:val="007F0BAF"/>
    <w:rsid w:val="007F0CDD"/>
    <w:rsid w:val="007F0F79"/>
    <w:rsid w:val="007F2250"/>
    <w:rsid w:val="007F2337"/>
    <w:rsid w:val="007F2E8F"/>
    <w:rsid w:val="007F32E6"/>
    <w:rsid w:val="007F34DA"/>
    <w:rsid w:val="007F3A3D"/>
    <w:rsid w:val="007F4721"/>
    <w:rsid w:val="007F4750"/>
    <w:rsid w:val="007F4F6E"/>
    <w:rsid w:val="007F51E5"/>
    <w:rsid w:val="007F52FB"/>
    <w:rsid w:val="007F5FF7"/>
    <w:rsid w:val="007F71CD"/>
    <w:rsid w:val="007F7D36"/>
    <w:rsid w:val="00800789"/>
    <w:rsid w:val="00800E01"/>
    <w:rsid w:val="008016DA"/>
    <w:rsid w:val="008017CB"/>
    <w:rsid w:val="00801B77"/>
    <w:rsid w:val="008022F6"/>
    <w:rsid w:val="0080268B"/>
    <w:rsid w:val="00802725"/>
    <w:rsid w:val="00802E92"/>
    <w:rsid w:val="00803258"/>
    <w:rsid w:val="00804568"/>
    <w:rsid w:val="00804719"/>
    <w:rsid w:val="00804C6F"/>
    <w:rsid w:val="00804D03"/>
    <w:rsid w:val="00804D12"/>
    <w:rsid w:val="0080562E"/>
    <w:rsid w:val="00805C62"/>
    <w:rsid w:val="00805F1B"/>
    <w:rsid w:val="00810201"/>
    <w:rsid w:val="00810211"/>
    <w:rsid w:val="00810456"/>
    <w:rsid w:val="0081101B"/>
    <w:rsid w:val="0081180D"/>
    <w:rsid w:val="00811B10"/>
    <w:rsid w:val="00811C42"/>
    <w:rsid w:val="00811EFB"/>
    <w:rsid w:val="00812CD1"/>
    <w:rsid w:val="00812F26"/>
    <w:rsid w:val="00813593"/>
    <w:rsid w:val="008135B4"/>
    <w:rsid w:val="00813A10"/>
    <w:rsid w:val="00813BCB"/>
    <w:rsid w:val="00813EC3"/>
    <w:rsid w:val="008143CD"/>
    <w:rsid w:val="008144C1"/>
    <w:rsid w:val="00814633"/>
    <w:rsid w:val="00815209"/>
    <w:rsid w:val="00815892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6CF"/>
    <w:rsid w:val="00826CEF"/>
    <w:rsid w:val="00826F0B"/>
    <w:rsid w:val="0082700B"/>
    <w:rsid w:val="0082706A"/>
    <w:rsid w:val="008303A3"/>
    <w:rsid w:val="008303B3"/>
    <w:rsid w:val="0083064A"/>
    <w:rsid w:val="00830D47"/>
    <w:rsid w:val="00831436"/>
    <w:rsid w:val="00831988"/>
    <w:rsid w:val="00831ABB"/>
    <w:rsid w:val="00832507"/>
    <w:rsid w:val="0083338C"/>
    <w:rsid w:val="00833972"/>
    <w:rsid w:val="00833A43"/>
    <w:rsid w:val="008342E5"/>
    <w:rsid w:val="00834737"/>
    <w:rsid w:val="0083477D"/>
    <w:rsid w:val="00834F64"/>
    <w:rsid w:val="00835654"/>
    <w:rsid w:val="00835A36"/>
    <w:rsid w:val="00835B28"/>
    <w:rsid w:val="00835D75"/>
    <w:rsid w:val="008364F8"/>
    <w:rsid w:val="00836663"/>
    <w:rsid w:val="00836B80"/>
    <w:rsid w:val="00837688"/>
    <w:rsid w:val="0083785A"/>
    <w:rsid w:val="00840427"/>
    <w:rsid w:val="00840D53"/>
    <w:rsid w:val="00841C4F"/>
    <w:rsid w:val="00841F55"/>
    <w:rsid w:val="0084270C"/>
    <w:rsid w:val="00843688"/>
    <w:rsid w:val="00843A0E"/>
    <w:rsid w:val="00843ADC"/>
    <w:rsid w:val="00843FFC"/>
    <w:rsid w:val="00844049"/>
    <w:rsid w:val="008452AC"/>
    <w:rsid w:val="0084545F"/>
    <w:rsid w:val="008459F6"/>
    <w:rsid w:val="00845B84"/>
    <w:rsid w:val="008460C2"/>
    <w:rsid w:val="008461E7"/>
    <w:rsid w:val="00846205"/>
    <w:rsid w:val="008463C2"/>
    <w:rsid w:val="00847CFE"/>
    <w:rsid w:val="008502E6"/>
    <w:rsid w:val="00850A22"/>
    <w:rsid w:val="00850C79"/>
    <w:rsid w:val="00850D68"/>
    <w:rsid w:val="0085120A"/>
    <w:rsid w:val="00851C81"/>
    <w:rsid w:val="00852348"/>
    <w:rsid w:val="008537CC"/>
    <w:rsid w:val="00853896"/>
    <w:rsid w:val="0085407D"/>
    <w:rsid w:val="008542DF"/>
    <w:rsid w:val="008544B8"/>
    <w:rsid w:val="00855190"/>
    <w:rsid w:val="00855238"/>
    <w:rsid w:val="008552B8"/>
    <w:rsid w:val="008554C2"/>
    <w:rsid w:val="008555AA"/>
    <w:rsid w:val="00855741"/>
    <w:rsid w:val="00855AFE"/>
    <w:rsid w:val="00856345"/>
    <w:rsid w:val="008563A7"/>
    <w:rsid w:val="008573F8"/>
    <w:rsid w:val="0085766D"/>
    <w:rsid w:val="0085793F"/>
    <w:rsid w:val="00857A3A"/>
    <w:rsid w:val="00860556"/>
    <w:rsid w:val="008606A3"/>
    <w:rsid w:val="00861CA7"/>
    <w:rsid w:val="00861FB5"/>
    <w:rsid w:val="0086247E"/>
    <w:rsid w:val="00862B6C"/>
    <w:rsid w:val="00862DAF"/>
    <w:rsid w:val="00863B17"/>
    <w:rsid w:val="00863B59"/>
    <w:rsid w:val="00864DAD"/>
    <w:rsid w:val="0086504D"/>
    <w:rsid w:val="0086544B"/>
    <w:rsid w:val="008655F4"/>
    <w:rsid w:val="00865AC0"/>
    <w:rsid w:val="008664B6"/>
    <w:rsid w:val="00866D30"/>
    <w:rsid w:val="00867D35"/>
    <w:rsid w:val="0087011D"/>
    <w:rsid w:val="0087083E"/>
    <w:rsid w:val="00870D91"/>
    <w:rsid w:val="00871109"/>
    <w:rsid w:val="008719D7"/>
    <w:rsid w:val="00871D77"/>
    <w:rsid w:val="00872285"/>
    <w:rsid w:val="00872D84"/>
    <w:rsid w:val="008739DB"/>
    <w:rsid w:val="00873B9B"/>
    <w:rsid w:val="008743E1"/>
    <w:rsid w:val="008750E7"/>
    <w:rsid w:val="0087537B"/>
    <w:rsid w:val="00875CAB"/>
    <w:rsid w:val="00876CED"/>
    <w:rsid w:val="00880030"/>
    <w:rsid w:val="00880FDF"/>
    <w:rsid w:val="00882477"/>
    <w:rsid w:val="0088352B"/>
    <w:rsid w:val="00883629"/>
    <w:rsid w:val="00883888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50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AFE"/>
    <w:rsid w:val="00897C56"/>
    <w:rsid w:val="008A0502"/>
    <w:rsid w:val="008A0C74"/>
    <w:rsid w:val="008A0ECA"/>
    <w:rsid w:val="008A1341"/>
    <w:rsid w:val="008A1407"/>
    <w:rsid w:val="008A17B8"/>
    <w:rsid w:val="008A26BB"/>
    <w:rsid w:val="008A2CAB"/>
    <w:rsid w:val="008A314D"/>
    <w:rsid w:val="008A3542"/>
    <w:rsid w:val="008A395E"/>
    <w:rsid w:val="008A3D65"/>
    <w:rsid w:val="008A55FB"/>
    <w:rsid w:val="008A5683"/>
    <w:rsid w:val="008A5BAB"/>
    <w:rsid w:val="008A61E8"/>
    <w:rsid w:val="008A629F"/>
    <w:rsid w:val="008A6385"/>
    <w:rsid w:val="008A67F1"/>
    <w:rsid w:val="008A6E7B"/>
    <w:rsid w:val="008A724F"/>
    <w:rsid w:val="008A7358"/>
    <w:rsid w:val="008B045A"/>
    <w:rsid w:val="008B114B"/>
    <w:rsid w:val="008B22B8"/>
    <w:rsid w:val="008B31B2"/>
    <w:rsid w:val="008B3C0C"/>
    <w:rsid w:val="008B3E0A"/>
    <w:rsid w:val="008B462E"/>
    <w:rsid w:val="008B4E67"/>
    <w:rsid w:val="008B5364"/>
    <w:rsid w:val="008B5C3D"/>
    <w:rsid w:val="008B5EAF"/>
    <w:rsid w:val="008B65FA"/>
    <w:rsid w:val="008B6E19"/>
    <w:rsid w:val="008B7706"/>
    <w:rsid w:val="008B79BE"/>
    <w:rsid w:val="008C04C2"/>
    <w:rsid w:val="008C07DD"/>
    <w:rsid w:val="008C095B"/>
    <w:rsid w:val="008C0B10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16C3"/>
    <w:rsid w:val="008D1744"/>
    <w:rsid w:val="008D185D"/>
    <w:rsid w:val="008D2161"/>
    <w:rsid w:val="008D268A"/>
    <w:rsid w:val="008D348D"/>
    <w:rsid w:val="008D358E"/>
    <w:rsid w:val="008D37E6"/>
    <w:rsid w:val="008D3E21"/>
    <w:rsid w:val="008D4311"/>
    <w:rsid w:val="008D4518"/>
    <w:rsid w:val="008D4A06"/>
    <w:rsid w:val="008D502D"/>
    <w:rsid w:val="008D5125"/>
    <w:rsid w:val="008D5356"/>
    <w:rsid w:val="008D5A93"/>
    <w:rsid w:val="008D62D8"/>
    <w:rsid w:val="008D6517"/>
    <w:rsid w:val="008D67C4"/>
    <w:rsid w:val="008D6B1C"/>
    <w:rsid w:val="008D6D68"/>
    <w:rsid w:val="008D6E76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3856"/>
    <w:rsid w:val="008E4538"/>
    <w:rsid w:val="008E4FEC"/>
    <w:rsid w:val="008E54AD"/>
    <w:rsid w:val="008E55D1"/>
    <w:rsid w:val="008E5E7D"/>
    <w:rsid w:val="008E61CA"/>
    <w:rsid w:val="008E6343"/>
    <w:rsid w:val="008E7366"/>
    <w:rsid w:val="008E7E80"/>
    <w:rsid w:val="008F1E78"/>
    <w:rsid w:val="008F1FCD"/>
    <w:rsid w:val="008F32D9"/>
    <w:rsid w:val="008F3A15"/>
    <w:rsid w:val="008F3DAF"/>
    <w:rsid w:val="008F440D"/>
    <w:rsid w:val="008F479B"/>
    <w:rsid w:val="008F4939"/>
    <w:rsid w:val="008F515D"/>
    <w:rsid w:val="008F550E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2CCF"/>
    <w:rsid w:val="00903277"/>
    <w:rsid w:val="00903855"/>
    <w:rsid w:val="00903A94"/>
    <w:rsid w:val="00903C2A"/>
    <w:rsid w:val="00903EB5"/>
    <w:rsid w:val="009040E4"/>
    <w:rsid w:val="00904504"/>
    <w:rsid w:val="009050D8"/>
    <w:rsid w:val="009053F0"/>
    <w:rsid w:val="00905538"/>
    <w:rsid w:val="0090554A"/>
    <w:rsid w:val="00905DFE"/>
    <w:rsid w:val="009060EA"/>
    <w:rsid w:val="009062D0"/>
    <w:rsid w:val="00906441"/>
    <w:rsid w:val="00906D78"/>
    <w:rsid w:val="00906FA6"/>
    <w:rsid w:val="009117FF"/>
    <w:rsid w:val="00911C5C"/>
    <w:rsid w:val="00911EB2"/>
    <w:rsid w:val="00912B48"/>
    <w:rsid w:val="00913C0F"/>
    <w:rsid w:val="00914434"/>
    <w:rsid w:val="00914ADB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0F9"/>
    <w:rsid w:val="0092389C"/>
    <w:rsid w:val="00923EB9"/>
    <w:rsid w:val="00924053"/>
    <w:rsid w:val="0092453E"/>
    <w:rsid w:val="00924B4F"/>
    <w:rsid w:val="00924E8B"/>
    <w:rsid w:val="00925188"/>
    <w:rsid w:val="00925975"/>
    <w:rsid w:val="00926759"/>
    <w:rsid w:val="009300EF"/>
    <w:rsid w:val="009308A2"/>
    <w:rsid w:val="00930957"/>
    <w:rsid w:val="00930F62"/>
    <w:rsid w:val="0093100E"/>
    <w:rsid w:val="00932A3B"/>
    <w:rsid w:val="00932B34"/>
    <w:rsid w:val="00934212"/>
    <w:rsid w:val="00934615"/>
    <w:rsid w:val="0093472A"/>
    <w:rsid w:val="00935004"/>
    <w:rsid w:val="00935228"/>
    <w:rsid w:val="009373D6"/>
    <w:rsid w:val="009400E2"/>
    <w:rsid w:val="00940A20"/>
    <w:rsid w:val="00940CBE"/>
    <w:rsid w:val="00941411"/>
    <w:rsid w:val="009417BB"/>
    <w:rsid w:val="00942E3A"/>
    <w:rsid w:val="00943150"/>
    <w:rsid w:val="009433BE"/>
    <w:rsid w:val="00943D03"/>
    <w:rsid w:val="009447E4"/>
    <w:rsid w:val="009448C5"/>
    <w:rsid w:val="00945012"/>
    <w:rsid w:val="009456A7"/>
    <w:rsid w:val="00945F0F"/>
    <w:rsid w:val="0094657D"/>
    <w:rsid w:val="0094658F"/>
    <w:rsid w:val="00946AA5"/>
    <w:rsid w:val="00946EE0"/>
    <w:rsid w:val="009475B0"/>
    <w:rsid w:val="009506E1"/>
    <w:rsid w:val="009509F1"/>
    <w:rsid w:val="00950DCB"/>
    <w:rsid w:val="00950E42"/>
    <w:rsid w:val="00950ECE"/>
    <w:rsid w:val="009515D9"/>
    <w:rsid w:val="009516DA"/>
    <w:rsid w:val="00951B48"/>
    <w:rsid w:val="00952051"/>
    <w:rsid w:val="009523C9"/>
    <w:rsid w:val="009536A8"/>
    <w:rsid w:val="00953F92"/>
    <w:rsid w:val="009542B3"/>
    <w:rsid w:val="009544FA"/>
    <w:rsid w:val="00954A47"/>
    <w:rsid w:val="00955029"/>
    <w:rsid w:val="00955124"/>
    <w:rsid w:val="009558EA"/>
    <w:rsid w:val="00956C39"/>
    <w:rsid w:val="00957486"/>
    <w:rsid w:val="00957883"/>
    <w:rsid w:val="0095793E"/>
    <w:rsid w:val="00957BB1"/>
    <w:rsid w:val="00957BDC"/>
    <w:rsid w:val="00957CAE"/>
    <w:rsid w:val="00960116"/>
    <w:rsid w:val="00960651"/>
    <w:rsid w:val="00960A5A"/>
    <w:rsid w:val="00960CAF"/>
    <w:rsid w:val="009621DE"/>
    <w:rsid w:val="0096220C"/>
    <w:rsid w:val="00962B1A"/>
    <w:rsid w:val="00963B12"/>
    <w:rsid w:val="009641A1"/>
    <w:rsid w:val="009644C3"/>
    <w:rsid w:val="00966CB2"/>
    <w:rsid w:val="00966CF8"/>
    <w:rsid w:val="00966EBB"/>
    <w:rsid w:val="009677B2"/>
    <w:rsid w:val="00967FBB"/>
    <w:rsid w:val="00970462"/>
    <w:rsid w:val="00970BBB"/>
    <w:rsid w:val="00970E22"/>
    <w:rsid w:val="00970EB2"/>
    <w:rsid w:val="00971381"/>
    <w:rsid w:val="00971586"/>
    <w:rsid w:val="009719B5"/>
    <w:rsid w:val="00972CE7"/>
    <w:rsid w:val="009735C3"/>
    <w:rsid w:val="009737F5"/>
    <w:rsid w:val="00973937"/>
    <w:rsid w:val="009743A3"/>
    <w:rsid w:val="009752FD"/>
    <w:rsid w:val="00976409"/>
    <w:rsid w:val="00976A72"/>
    <w:rsid w:val="00976CE7"/>
    <w:rsid w:val="009778FD"/>
    <w:rsid w:val="00977BFD"/>
    <w:rsid w:val="00977FBB"/>
    <w:rsid w:val="00980168"/>
    <w:rsid w:val="00980230"/>
    <w:rsid w:val="0098027F"/>
    <w:rsid w:val="00980364"/>
    <w:rsid w:val="00981BC3"/>
    <w:rsid w:val="00982E60"/>
    <w:rsid w:val="00983238"/>
    <w:rsid w:val="009834AB"/>
    <w:rsid w:val="00983C1D"/>
    <w:rsid w:val="00983C89"/>
    <w:rsid w:val="00983D2F"/>
    <w:rsid w:val="00983F3B"/>
    <w:rsid w:val="0098448D"/>
    <w:rsid w:val="009845C6"/>
    <w:rsid w:val="00985607"/>
    <w:rsid w:val="00985903"/>
    <w:rsid w:val="00985C00"/>
    <w:rsid w:val="00985EBA"/>
    <w:rsid w:val="0098610E"/>
    <w:rsid w:val="0098625F"/>
    <w:rsid w:val="00986439"/>
    <w:rsid w:val="00987471"/>
    <w:rsid w:val="00990790"/>
    <w:rsid w:val="0099098C"/>
    <w:rsid w:val="00991327"/>
    <w:rsid w:val="00991546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723"/>
    <w:rsid w:val="009B0DBA"/>
    <w:rsid w:val="009B1CFA"/>
    <w:rsid w:val="009B23CB"/>
    <w:rsid w:val="009B24FF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4DFA"/>
    <w:rsid w:val="009B5C38"/>
    <w:rsid w:val="009B6B95"/>
    <w:rsid w:val="009B6E3E"/>
    <w:rsid w:val="009B7590"/>
    <w:rsid w:val="009B7D8C"/>
    <w:rsid w:val="009C0731"/>
    <w:rsid w:val="009C1154"/>
    <w:rsid w:val="009C1305"/>
    <w:rsid w:val="009C13A4"/>
    <w:rsid w:val="009C15A0"/>
    <w:rsid w:val="009C1D1E"/>
    <w:rsid w:val="009C28A2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D5F"/>
    <w:rsid w:val="009C6F83"/>
    <w:rsid w:val="009C70FA"/>
    <w:rsid w:val="009C739A"/>
    <w:rsid w:val="009D01DB"/>
    <w:rsid w:val="009D0E5C"/>
    <w:rsid w:val="009D1319"/>
    <w:rsid w:val="009D174C"/>
    <w:rsid w:val="009D17FD"/>
    <w:rsid w:val="009D2303"/>
    <w:rsid w:val="009D4494"/>
    <w:rsid w:val="009D5163"/>
    <w:rsid w:val="009D529A"/>
    <w:rsid w:val="009D5B30"/>
    <w:rsid w:val="009D5D3B"/>
    <w:rsid w:val="009D5EDD"/>
    <w:rsid w:val="009D6D92"/>
    <w:rsid w:val="009D6DED"/>
    <w:rsid w:val="009D7020"/>
    <w:rsid w:val="009D7203"/>
    <w:rsid w:val="009D7C3C"/>
    <w:rsid w:val="009E0013"/>
    <w:rsid w:val="009E0487"/>
    <w:rsid w:val="009E1BA6"/>
    <w:rsid w:val="009E1C4C"/>
    <w:rsid w:val="009E2541"/>
    <w:rsid w:val="009E2734"/>
    <w:rsid w:val="009E29BD"/>
    <w:rsid w:val="009E2A6E"/>
    <w:rsid w:val="009E365F"/>
    <w:rsid w:val="009E3BD9"/>
    <w:rsid w:val="009E4C1E"/>
    <w:rsid w:val="009E4F64"/>
    <w:rsid w:val="009E56AC"/>
    <w:rsid w:val="009E63A7"/>
    <w:rsid w:val="009E6864"/>
    <w:rsid w:val="009E6A06"/>
    <w:rsid w:val="009E6CDE"/>
    <w:rsid w:val="009E6F67"/>
    <w:rsid w:val="009F154A"/>
    <w:rsid w:val="009F1AEE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5B9"/>
    <w:rsid w:val="009F761B"/>
    <w:rsid w:val="009F7CE2"/>
    <w:rsid w:val="009F7D41"/>
    <w:rsid w:val="00A00E21"/>
    <w:rsid w:val="00A0164E"/>
    <w:rsid w:val="00A01855"/>
    <w:rsid w:val="00A01B32"/>
    <w:rsid w:val="00A01C7E"/>
    <w:rsid w:val="00A020D0"/>
    <w:rsid w:val="00A02660"/>
    <w:rsid w:val="00A02A2D"/>
    <w:rsid w:val="00A03166"/>
    <w:rsid w:val="00A03648"/>
    <w:rsid w:val="00A03760"/>
    <w:rsid w:val="00A04ADB"/>
    <w:rsid w:val="00A058A7"/>
    <w:rsid w:val="00A06591"/>
    <w:rsid w:val="00A065A7"/>
    <w:rsid w:val="00A068C8"/>
    <w:rsid w:val="00A06B78"/>
    <w:rsid w:val="00A074CD"/>
    <w:rsid w:val="00A1009D"/>
    <w:rsid w:val="00A10427"/>
    <w:rsid w:val="00A10E6B"/>
    <w:rsid w:val="00A11886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17679"/>
    <w:rsid w:val="00A20659"/>
    <w:rsid w:val="00A206D0"/>
    <w:rsid w:val="00A20BF4"/>
    <w:rsid w:val="00A219CD"/>
    <w:rsid w:val="00A21BA1"/>
    <w:rsid w:val="00A21CC1"/>
    <w:rsid w:val="00A22229"/>
    <w:rsid w:val="00A2387F"/>
    <w:rsid w:val="00A23B96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1FC6"/>
    <w:rsid w:val="00A331AA"/>
    <w:rsid w:val="00A33571"/>
    <w:rsid w:val="00A34413"/>
    <w:rsid w:val="00A344C1"/>
    <w:rsid w:val="00A34E96"/>
    <w:rsid w:val="00A3581D"/>
    <w:rsid w:val="00A35C0F"/>
    <w:rsid w:val="00A36491"/>
    <w:rsid w:val="00A3688C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5EB3"/>
    <w:rsid w:val="00A46A53"/>
    <w:rsid w:val="00A46E26"/>
    <w:rsid w:val="00A47554"/>
    <w:rsid w:val="00A47586"/>
    <w:rsid w:val="00A47A22"/>
    <w:rsid w:val="00A47FCB"/>
    <w:rsid w:val="00A47FDA"/>
    <w:rsid w:val="00A5152A"/>
    <w:rsid w:val="00A51700"/>
    <w:rsid w:val="00A51EE1"/>
    <w:rsid w:val="00A52AC4"/>
    <w:rsid w:val="00A5328B"/>
    <w:rsid w:val="00A535F5"/>
    <w:rsid w:val="00A54320"/>
    <w:rsid w:val="00A5453C"/>
    <w:rsid w:val="00A54AD0"/>
    <w:rsid w:val="00A54C39"/>
    <w:rsid w:val="00A54F49"/>
    <w:rsid w:val="00A552E7"/>
    <w:rsid w:val="00A55374"/>
    <w:rsid w:val="00A558FA"/>
    <w:rsid w:val="00A579D4"/>
    <w:rsid w:val="00A57E21"/>
    <w:rsid w:val="00A57EBA"/>
    <w:rsid w:val="00A57F09"/>
    <w:rsid w:val="00A602D7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30D"/>
    <w:rsid w:val="00A646AD"/>
    <w:rsid w:val="00A64ABA"/>
    <w:rsid w:val="00A64C35"/>
    <w:rsid w:val="00A64DC1"/>
    <w:rsid w:val="00A6542F"/>
    <w:rsid w:val="00A655CB"/>
    <w:rsid w:val="00A65E6C"/>
    <w:rsid w:val="00A666D9"/>
    <w:rsid w:val="00A6681C"/>
    <w:rsid w:val="00A66A0E"/>
    <w:rsid w:val="00A673A5"/>
    <w:rsid w:val="00A679BE"/>
    <w:rsid w:val="00A67E74"/>
    <w:rsid w:val="00A709EB"/>
    <w:rsid w:val="00A70B57"/>
    <w:rsid w:val="00A70EAD"/>
    <w:rsid w:val="00A71237"/>
    <w:rsid w:val="00A71893"/>
    <w:rsid w:val="00A7231B"/>
    <w:rsid w:val="00A72B93"/>
    <w:rsid w:val="00A730BB"/>
    <w:rsid w:val="00A738DF"/>
    <w:rsid w:val="00A73CAD"/>
    <w:rsid w:val="00A74519"/>
    <w:rsid w:val="00A7454B"/>
    <w:rsid w:val="00A7478B"/>
    <w:rsid w:val="00A74C61"/>
    <w:rsid w:val="00A759AE"/>
    <w:rsid w:val="00A75AB9"/>
    <w:rsid w:val="00A76179"/>
    <w:rsid w:val="00A764A3"/>
    <w:rsid w:val="00A76A13"/>
    <w:rsid w:val="00A7775E"/>
    <w:rsid w:val="00A778B4"/>
    <w:rsid w:val="00A779C7"/>
    <w:rsid w:val="00A77C38"/>
    <w:rsid w:val="00A8022C"/>
    <w:rsid w:val="00A802B7"/>
    <w:rsid w:val="00A8062C"/>
    <w:rsid w:val="00A80A99"/>
    <w:rsid w:val="00A80EA3"/>
    <w:rsid w:val="00A814DE"/>
    <w:rsid w:val="00A817D0"/>
    <w:rsid w:val="00A81FFB"/>
    <w:rsid w:val="00A820C7"/>
    <w:rsid w:val="00A8316F"/>
    <w:rsid w:val="00A836D3"/>
    <w:rsid w:val="00A83B12"/>
    <w:rsid w:val="00A83CB3"/>
    <w:rsid w:val="00A83D61"/>
    <w:rsid w:val="00A8483D"/>
    <w:rsid w:val="00A84E4E"/>
    <w:rsid w:val="00A8557F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08E2"/>
    <w:rsid w:val="00AA10E6"/>
    <w:rsid w:val="00AA150F"/>
    <w:rsid w:val="00AA172A"/>
    <w:rsid w:val="00AA1CD7"/>
    <w:rsid w:val="00AA1F2B"/>
    <w:rsid w:val="00AA2BC8"/>
    <w:rsid w:val="00AA3E88"/>
    <w:rsid w:val="00AA404E"/>
    <w:rsid w:val="00AA42CE"/>
    <w:rsid w:val="00AA476A"/>
    <w:rsid w:val="00AA5708"/>
    <w:rsid w:val="00AA5775"/>
    <w:rsid w:val="00AA5A9F"/>
    <w:rsid w:val="00AA61BB"/>
    <w:rsid w:val="00AA7E70"/>
    <w:rsid w:val="00AB18E1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48E"/>
    <w:rsid w:val="00AB3AC1"/>
    <w:rsid w:val="00AB3BD4"/>
    <w:rsid w:val="00AB4234"/>
    <w:rsid w:val="00AB463C"/>
    <w:rsid w:val="00AB4AEA"/>
    <w:rsid w:val="00AB4AEF"/>
    <w:rsid w:val="00AB4CE0"/>
    <w:rsid w:val="00AB501D"/>
    <w:rsid w:val="00AB625D"/>
    <w:rsid w:val="00AB625F"/>
    <w:rsid w:val="00AB70B6"/>
    <w:rsid w:val="00AB7FD1"/>
    <w:rsid w:val="00AC0E7B"/>
    <w:rsid w:val="00AC0F6D"/>
    <w:rsid w:val="00AC186C"/>
    <w:rsid w:val="00AC1D4B"/>
    <w:rsid w:val="00AC1F80"/>
    <w:rsid w:val="00AC22F3"/>
    <w:rsid w:val="00AC27A2"/>
    <w:rsid w:val="00AC2AD0"/>
    <w:rsid w:val="00AC2F6A"/>
    <w:rsid w:val="00AC336F"/>
    <w:rsid w:val="00AC339B"/>
    <w:rsid w:val="00AC3672"/>
    <w:rsid w:val="00AC3826"/>
    <w:rsid w:val="00AC3987"/>
    <w:rsid w:val="00AC3E50"/>
    <w:rsid w:val="00AC4D90"/>
    <w:rsid w:val="00AC4FD1"/>
    <w:rsid w:val="00AC59D0"/>
    <w:rsid w:val="00AC5B6E"/>
    <w:rsid w:val="00AC676E"/>
    <w:rsid w:val="00AC6A14"/>
    <w:rsid w:val="00AC6CA9"/>
    <w:rsid w:val="00AC6DDB"/>
    <w:rsid w:val="00AC714A"/>
    <w:rsid w:val="00AC7433"/>
    <w:rsid w:val="00AC751E"/>
    <w:rsid w:val="00AC7CDB"/>
    <w:rsid w:val="00AD01C6"/>
    <w:rsid w:val="00AD059F"/>
    <w:rsid w:val="00AD0DA5"/>
    <w:rsid w:val="00AD180E"/>
    <w:rsid w:val="00AD1AC8"/>
    <w:rsid w:val="00AD2982"/>
    <w:rsid w:val="00AD299F"/>
    <w:rsid w:val="00AD29B7"/>
    <w:rsid w:val="00AD34BF"/>
    <w:rsid w:val="00AD3DF8"/>
    <w:rsid w:val="00AD3FEA"/>
    <w:rsid w:val="00AD44B5"/>
    <w:rsid w:val="00AD45E2"/>
    <w:rsid w:val="00AD486F"/>
    <w:rsid w:val="00AD52EB"/>
    <w:rsid w:val="00AD61CD"/>
    <w:rsid w:val="00AD6D7D"/>
    <w:rsid w:val="00AD7410"/>
    <w:rsid w:val="00AD7DD6"/>
    <w:rsid w:val="00AE012D"/>
    <w:rsid w:val="00AE0FBE"/>
    <w:rsid w:val="00AE189C"/>
    <w:rsid w:val="00AE195C"/>
    <w:rsid w:val="00AE2047"/>
    <w:rsid w:val="00AE298E"/>
    <w:rsid w:val="00AE2A6C"/>
    <w:rsid w:val="00AE2E10"/>
    <w:rsid w:val="00AE4058"/>
    <w:rsid w:val="00AE5068"/>
    <w:rsid w:val="00AE5234"/>
    <w:rsid w:val="00AE5C0B"/>
    <w:rsid w:val="00AE669F"/>
    <w:rsid w:val="00AF0315"/>
    <w:rsid w:val="00AF047F"/>
    <w:rsid w:val="00AF059C"/>
    <w:rsid w:val="00AF1320"/>
    <w:rsid w:val="00AF18C4"/>
    <w:rsid w:val="00AF19AC"/>
    <w:rsid w:val="00AF1A52"/>
    <w:rsid w:val="00AF1BE9"/>
    <w:rsid w:val="00AF2AFC"/>
    <w:rsid w:val="00AF2E67"/>
    <w:rsid w:val="00AF3082"/>
    <w:rsid w:val="00AF30E5"/>
    <w:rsid w:val="00AF3BF8"/>
    <w:rsid w:val="00AF3CB5"/>
    <w:rsid w:val="00AF3E7A"/>
    <w:rsid w:val="00AF41F4"/>
    <w:rsid w:val="00AF42C0"/>
    <w:rsid w:val="00AF42DA"/>
    <w:rsid w:val="00AF4796"/>
    <w:rsid w:val="00AF4965"/>
    <w:rsid w:val="00AF5A0D"/>
    <w:rsid w:val="00AF6119"/>
    <w:rsid w:val="00AF6B9C"/>
    <w:rsid w:val="00AF751F"/>
    <w:rsid w:val="00B0059F"/>
    <w:rsid w:val="00B00F4A"/>
    <w:rsid w:val="00B01854"/>
    <w:rsid w:val="00B02580"/>
    <w:rsid w:val="00B02A98"/>
    <w:rsid w:val="00B04C51"/>
    <w:rsid w:val="00B04C9B"/>
    <w:rsid w:val="00B050B4"/>
    <w:rsid w:val="00B0512F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AB6"/>
    <w:rsid w:val="00B16F70"/>
    <w:rsid w:val="00B17B19"/>
    <w:rsid w:val="00B2000B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3B11"/>
    <w:rsid w:val="00B241D5"/>
    <w:rsid w:val="00B249A7"/>
    <w:rsid w:val="00B24E29"/>
    <w:rsid w:val="00B25695"/>
    <w:rsid w:val="00B25915"/>
    <w:rsid w:val="00B25E0E"/>
    <w:rsid w:val="00B267BF"/>
    <w:rsid w:val="00B271D7"/>
    <w:rsid w:val="00B278C4"/>
    <w:rsid w:val="00B30245"/>
    <w:rsid w:val="00B308BC"/>
    <w:rsid w:val="00B30E9A"/>
    <w:rsid w:val="00B31321"/>
    <w:rsid w:val="00B3225F"/>
    <w:rsid w:val="00B340C5"/>
    <w:rsid w:val="00B343AF"/>
    <w:rsid w:val="00B3475A"/>
    <w:rsid w:val="00B34C37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718"/>
    <w:rsid w:val="00B4595C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255B"/>
    <w:rsid w:val="00B5266D"/>
    <w:rsid w:val="00B52E37"/>
    <w:rsid w:val="00B53C73"/>
    <w:rsid w:val="00B53CFA"/>
    <w:rsid w:val="00B5402E"/>
    <w:rsid w:val="00B55B5C"/>
    <w:rsid w:val="00B55B60"/>
    <w:rsid w:val="00B55D30"/>
    <w:rsid w:val="00B561D8"/>
    <w:rsid w:val="00B56D3A"/>
    <w:rsid w:val="00B57514"/>
    <w:rsid w:val="00B579AF"/>
    <w:rsid w:val="00B57B0D"/>
    <w:rsid w:val="00B57CE6"/>
    <w:rsid w:val="00B60315"/>
    <w:rsid w:val="00B613A9"/>
    <w:rsid w:val="00B61F7E"/>
    <w:rsid w:val="00B625B5"/>
    <w:rsid w:val="00B637CB"/>
    <w:rsid w:val="00B637DD"/>
    <w:rsid w:val="00B64825"/>
    <w:rsid w:val="00B64C07"/>
    <w:rsid w:val="00B657A5"/>
    <w:rsid w:val="00B65911"/>
    <w:rsid w:val="00B65F14"/>
    <w:rsid w:val="00B65F44"/>
    <w:rsid w:val="00B66182"/>
    <w:rsid w:val="00B66DF6"/>
    <w:rsid w:val="00B67FC9"/>
    <w:rsid w:val="00B70369"/>
    <w:rsid w:val="00B7041E"/>
    <w:rsid w:val="00B70532"/>
    <w:rsid w:val="00B70AFF"/>
    <w:rsid w:val="00B71236"/>
    <w:rsid w:val="00B724B1"/>
    <w:rsid w:val="00B7257A"/>
    <w:rsid w:val="00B727CF"/>
    <w:rsid w:val="00B73123"/>
    <w:rsid w:val="00B73E4D"/>
    <w:rsid w:val="00B7416C"/>
    <w:rsid w:val="00B7446F"/>
    <w:rsid w:val="00B7455C"/>
    <w:rsid w:val="00B746DE"/>
    <w:rsid w:val="00B7473B"/>
    <w:rsid w:val="00B752C1"/>
    <w:rsid w:val="00B75BB9"/>
    <w:rsid w:val="00B75EC3"/>
    <w:rsid w:val="00B76B46"/>
    <w:rsid w:val="00B76E8B"/>
    <w:rsid w:val="00B77155"/>
    <w:rsid w:val="00B7751E"/>
    <w:rsid w:val="00B77E70"/>
    <w:rsid w:val="00B80099"/>
    <w:rsid w:val="00B80476"/>
    <w:rsid w:val="00B80A65"/>
    <w:rsid w:val="00B8132B"/>
    <w:rsid w:val="00B819B5"/>
    <w:rsid w:val="00B81D48"/>
    <w:rsid w:val="00B81DDF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87A21"/>
    <w:rsid w:val="00B908A8"/>
    <w:rsid w:val="00B90FD9"/>
    <w:rsid w:val="00B912D9"/>
    <w:rsid w:val="00B919D6"/>
    <w:rsid w:val="00B927C8"/>
    <w:rsid w:val="00B9290C"/>
    <w:rsid w:val="00B930E8"/>
    <w:rsid w:val="00B93159"/>
    <w:rsid w:val="00B93AC0"/>
    <w:rsid w:val="00B94163"/>
    <w:rsid w:val="00B94292"/>
    <w:rsid w:val="00B94637"/>
    <w:rsid w:val="00B94C9D"/>
    <w:rsid w:val="00B94E86"/>
    <w:rsid w:val="00B950D8"/>
    <w:rsid w:val="00B95638"/>
    <w:rsid w:val="00B959AE"/>
    <w:rsid w:val="00B95D34"/>
    <w:rsid w:val="00B95F09"/>
    <w:rsid w:val="00B96C9E"/>
    <w:rsid w:val="00B974E9"/>
    <w:rsid w:val="00BA00A9"/>
    <w:rsid w:val="00BA094A"/>
    <w:rsid w:val="00BA0A43"/>
    <w:rsid w:val="00BA1424"/>
    <w:rsid w:val="00BA17D8"/>
    <w:rsid w:val="00BA18FF"/>
    <w:rsid w:val="00BA425F"/>
    <w:rsid w:val="00BA4367"/>
    <w:rsid w:val="00BA53A3"/>
    <w:rsid w:val="00BA5650"/>
    <w:rsid w:val="00BA5A42"/>
    <w:rsid w:val="00BA5E44"/>
    <w:rsid w:val="00BA6150"/>
    <w:rsid w:val="00BA74B7"/>
    <w:rsid w:val="00BA78BE"/>
    <w:rsid w:val="00BA7E91"/>
    <w:rsid w:val="00BA7F6A"/>
    <w:rsid w:val="00BB14EA"/>
    <w:rsid w:val="00BB1BB5"/>
    <w:rsid w:val="00BB2BB0"/>
    <w:rsid w:val="00BB372D"/>
    <w:rsid w:val="00BB3C30"/>
    <w:rsid w:val="00BB473D"/>
    <w:rsid w:val="00BB48B4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1F41"/>
    <w:rsid w:val="00BC31E1"/>
    <w:rsid w:val="00BC3516"/>
    <w:rsid w:val="00BC3523"/>
    <w:rsid w:val="00BC4C50"/>
    <w:rsid w:val="00BC5544"/>
    <w:rsid w:val="00BC5E0D"/>
    <w:rsid w:val="00BC612A"/>
    <w:rsid w:val="00BC6567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2A21"/>
    <w:rsid w:val="00BD3025"/>
    <w:rsid w:val="00BD3783"/>
    <w:rsid w:val="00BD3FCF"/>
    <w:rsid w:val="00BD44E2"/>
    <w:rsid w:val="00BD4544"/>
    <w:rsid w:val="00BD5CE5"/>
    <w:rsid w:val="00BD5D94"/>
    <w:rsid w:val="00BD604F"/>
    <w:rsid w:val="00BD691B"/>
    <w:rsid w:val="00BD69D5"/>
    <w:rsid w:val="00BD782F"/>
    <w:rsid w:val="00BD78F0"/>
    <w:rsid w:val="00BD78F2"/>
    <w:rsid w:val="00BD799A"/>
    <w:rsid w:val="00BE0B9B"/>
    <w:rsid w:val="00BE0C60"/>
    <w:rsid w:val="00BE0E65"/>
    <w:rsid w:val="00BE0E8A"/>
    <w:rsid w:val="00BE17E5"/>
    <w:rsid w:val="00BE2320"/>
    <w:rsid w:val="00BE2A08"/>
    <w:rsid w:val="00BE4BC9"/>
    <w:rsid w:val="00BE611F"/>
    <w:rsid w:val="00BE66B2"/>
    <w:rsid w:val="00BE685E"/>
    <w:rsid w:val="00BE7361"/>
    <w:rsid w:val="00BE76F1"/>
    <w:rsid w:val="00BE7ECD"/>
    <w:rsid w:val="00BF0551"/>
    <w:rsid w:val="00BF0A9E"/>
    <w:rsid w:val="00BF15A5"/>
    <w:rsid w:val="00BF17AA"/>
    <w:rsid w:val="00BF1ABB"/>
    <w:rsid w:val="00BF2219"/>
    <w:rsid w:val="00BF2473"/>
    <w:rsid w:val="00BF268D"/>
    <w:rsid w:val="00BF2892"/>
    <w:rsid w:val="00BF2E02"/>
    <w:rsid w:val="00BF30E2"/>
    <w:rsid w:val="00BF337B"/>
    <w:rsid w:val="00BF4694"/>
    <w:rsid w:val="00BF46AD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2AE"/>
    <w:rsid w:val="00C0067E"/>
    <w:rsid w:val="00C00F46"/>
    <w:rsid w:val="00C01C4D"/>
    <w:rsid w:val="00C01C83"/>
    <w:rsid w:val="00C02B33"/>
    <w:rsid w:val="00C02DC1"/>
    <w:rsid w:val="00C036BC"/>
    <w:rsid w:val="00C03731"/>
    <w:rsid w:val="00C0395F"/>
    <w:rsid w:val="00C03E0B"/>
    <w:rsid w:val="00C04441"/>
    <w:rsid w:val="00C048B5"/>
    <w:rsid w:val="00C04D70"/>
    <w:rsid w:val="00C05CF7"/>
    <w:rsid w:val="00C05DBB"/>
    <w:rsid w:val="00C05E86"/>
    <w:rsid w:val="00C05EFD"/>
    <w:rsid w:val="00C0630A"/>
    <w:rsid w:val="00C06653"/>
    <w:rsid w:val="00C06E3A"/>
    <w:rsid w:val="00C07AA3"/>
    <w:rsid w:val="00C07D62"/>
    <w:rsid w:val="00C10067"/>
    <w:rsid w:val="00C10557"/>
    <w:rsid w:val="00C115E2"/>
    <w:rsid w:val="00C116F5"/>
    <w:rsid w:val="00C11EAD"/>
    <w:rsid w:val="00C126FF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C67"/>
    <w:rsid w:val="00C21FC7"/>
    <w:rsid w:val="00C2252B"/>
    <w:rsid w:val="00C23B34"/>
    <w:rsid w:val="00C24952"/>
    <w:rsid w:val="00C24F71"/>
    <w:rsid w:val="00C2506E"/>
    <w:rsid w:val="00C2522B"/>
    <w:rsid w:val="00C25A16"/>
    <w:rsid w:val="00C2721F"/>
    <w:rsid w:val="00C27521"/>
    <w:rsid w:val="00C278D7"/>
    <w:rsid w:val="00C3003F"/>
    <w:rsid w:val="00C300E3"/>
    <w:rsid w:val="00C30C23"/>
    <w:rsid w:val="00C30C99"/>
    <w:rsid w:val="00C31387"/>
    <w:rsid w:val="00C31760"/>
    <w:rsid w:val="00C31775"/>
    <w:rsid w:val="00C31B69"/>
    <w:rsid w:val="00C31C2C"/>
    <w:rsid w:val="00C32ED3"/>
    <w:rsid w:val="00C33E4C"/>
    <w:rsid w:val="00C34F1D"/>
    <w:rsid w:val="00C357E4"/>
    <w:rsid w:val="00C35BA6"/>
    <w:rsid w:val="00C36476"/>
    <w:rsid w:val="00C36508"/>
    <w:rsid w:val="00C36D24"/>
    <w:rsid w:val="00C37A1B"/>
    <w:rsid w:val="00C40787"/>
    <w:rsid w:val="00C40EB1"/>
    <w:rsid w:val="00C41014"/>
    <w:rsid w:val="00C411CE"/>
    <w:rsid w:val="00C4187E"/>
    <w:rsid w:val="00C42086"/>
    <w:rsid w:val="00C43040"/>
    <w:rsid w:val="00C43133"/>
    <w:rsid w:val="00C431BE"/>
    <w:rsid w:val="00C431E5"/>
    <w:rsid w:val="00C4418C"/>
    <w:rsid w:val="00C453AE"/>
    <w:rsid w:val="00C454D8"/>
    <w:rsid w:val="00C4593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A0C"/>
    <w:rsid w:val="00C47B71"/>
    <w:rsid w:val="00C509A1"/>
    <w:rsid w:val="00C50C7D"/>
    <w:rsid w:val="00C5182B"/>
    <w:rsid w:val="00C51882"/>
    <w:rsid w:val="00C51B34"/>
    <w:rsid w:val="00C52813"/>
    <w:rsid w:val="00C528AB"/>
    <w:rsid w:val="00C52D18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E7"/>
    <w:rsid w:val="00C559F3"/>
    <w:rsid w:val="00C5618C"/>
    <w:rsid w:val="00C5660D"/>
    <w:rsid w:val="00C56713"/>
    <w:rsid w:val="00C5702F"/>
    <w:rsid w:val="00C577DD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491"/>
    <w:rsid w:val="00C66902"/>
    <w:rsid w:val="00C66EC6"/>
    <w:rsid w:val="00C67149"/>
    <w:rsid w:val="00C671DC"/>
    <w:rsid w:val="00C67A0E"/>
    <w:rsid w:val="00C703DA"/>
    <w:rsid w:val="00C70512"/>
    <w:rsid w:val="00C70633"/>
    <w:rsid w:val="00C70F62"/>
    <w:rsid w:val="00C7120B"/>
    <w:rsid w:val="00C71410"/>
    <w:rsid w:val="00C7206A"/>
    <w:rsid w:val="00C72095"/>
    <w:rsid w:val="00C73119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4D0"/>
    <w:rsid w:val="00C7655A"/>
    <w:rsid w:val="00C76C9F"/>
    <w:rsid w:val="00C76DDE"/>
    <w:rsid w:val="00C80321"/>
    <w:rsid w:val="00C81023"/>
    <w:rsid w:val="00C81336"/>
    <w:rsid w:val="00C81692"/>
    <w:rsid w:val="00C8199F"/>
    <w:rsid w:val="00C82312"/>
    <w:rsid w:val="00C8250D"/>
    <w:rsid w:val="00C82579"/>
    <w:rsid w:val="00C826BF"/>
    <w:rsid w:val="00C827C3"/>
    <w:rsid w:val="00C82A98"/>
    <w:rsid w:val="00C82B46"/>
    <w:rsid w:val="00C82D23"/>
    <w:rsid w:val="00C82D31"/>
    <w:rsid w:val="00C832DA"/>
    <w:rsid w:val="00C83577"/>
    <w:rsid w:val="00C835F6"/>
    <w:rsid w:val="00C838D4"/>
    <w:rsid w:val="00C83A85"/>
    <w:rsid w:val="00C84BDD"/>
    <w:rsid w:val="00C85166"/>
    <w:rsid w:val="00C85BAC"/>
    <w:rsid w:val="00C8611C"/>
    <w:rsid w:val="00C861D2"/>
    <w:rsid w:val="00C86674"/>
    <w:rsid w:val="00C877F8"/>
    <w:rsid w:val="00C90839"/>
    <w:rsid w:val="00C912EC"/>
    <w:rsid w:val="00C91565"/>
    <w:rsid w:val="00C91F70"/>
    <w:rsid w:val="00C91F73"/>
    <w:rsid w:val="00C9247F"/>
    <w:rsid w:val="00C92C0A"/>
    <w:rsid w:val="00C92D29"/>
    <w:rsid w:val="00C9363B"/>
    <w:rsid w:val="00C9369B"/>
    <w:rsid w:val="00C9420D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AA0"/>
    <w:rsid w:val="00CA3D19"/>
    <w:rsid w:val="00CA4967"/>
    <w:rsid w:val="00CA5028"/>
    <w:rsid w:val="00CA540E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157F"/>
    <w:rsid w:val="00CB1D6A"/>
    <w:rsid w:val="00CB22B7"/>
    <w:rsid w:val="00CB2559"/>
    <w:rsid w:val="00CB3A02"/>
    <w:rsid w:val="00CB3E9E"/>
    <w:rsid w:val="00CB3F6E"/>
    <w:rsid w:val="00CB41F2"/>
    <w:rsid w:val="00CB4226"/>
    <w:rsid w:val="00CB4834"/>
    <w:rsid w:val="00CB563E"/>
    <w:rsid w:val="00CB5F52"/>
    <w:rsid w:val="00CB6031"/>
    <w:rsid w:val="00CB6A63"/>
    <w:rsid w:val="00CB7407"/>
    <w:rsid w:val="00CB751D"/>
    <w:rsid w:val="00CB767A"/>
    <w:rsid w:val="00CB7A5E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5DA8"/>
    <w:rsid w:val="00CC6172"/>
    <w:rsid w:val="00CC62E5"/>
    <w:rsid w:val="00CC70E0"/>
    <w:rsid w:val="00CC70F4"/>
    <w:rsid w:val="00CC73F5"/>
    <w:rsid w:val="00CC7AB7"/>
    <w:rsid w:val="00CD0455"/>
    <w:rsid w:val="00CD0BE7"/>
    <w:rsid w:val="00CD1010"/>
    <w:rsid w:val="00CD1162"/>
    <w:rsid w:val="00CD1869"/>
    <w:rsid w:val="00CD1E58"/>
    <w:rsid w:val="00CD30F1"/>
    <w:rsid w:val="00CD3496"/>
    <w:rsid w:val="00CD3942"/>
    <w:rsid w:val="00CD499A"/>
    <w:rsid w:val="00CD5047"/>
    <w:rsid w:val="00CD5091"/>
    <w:rsid w:val="00CD52F0"/>
    <w:rsid w:val="00CD58A1"/>
    <w:rsid w:val="00CD5AB3"/>
    <w:rsid w:val="00CD5CAC"/>
    <w:rsid w:val="00CD5E16"/>
    <w:rsid w:val="00CD6480"/>
    <w:rsid w:val="00CD6B81"/>
    <w:rsid w:val="00CD6D76"/>
    <w:rsid w:val="00CD7201"/>
    <w:rsid w:val="00CD751E"/>
    <w:rsid w:val="00CD77D2"/>
    <w:rsid w:val="00CD79DE"/>
    <w:rsid w:val="00CD7A76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5F24"/>
    <w:rsid w:val="00CE65C5"/>
    <w:rsid w:val="00CE6F0D"/>
    <w:rsid w:val="00CE7E4E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5598"/>
    <w:rsid w:val="00CF6689"/>
    <w:rsid w:val="00CF6F99"/>
    <w:rsid w:val="00CF770B"/>
    <w:rsid w:val="00CF79B1"/>
    <w:rsid w:val="00CF7D09"/>
    <w:rsid w:val="00D001C6"/>
    <w:rsid w:val="00D00FD4"/>
    <w:rsid w:val="00D010CE"/>
    <w:rsid w:val="00D012E3"/>
    <w:rsid w:val="00D01E30"/>
    <w:rsid w:val="00D0209B"/>
    <w:rsid w:val="00D02FA0"/>
    <w:rsid w:val="00D03325"/>
    <w:rsid w:val="00D041D4"/>
    <w:rsid w:val="00D04DF4"/>
    <w:rsid w:val="00D0548E"/>
    <w:rsid w:val="00D056D0"/>
    <w:rsid w:val="00D05891"/>
    <w:rsid w:val="00D05B91"/>
    <w:rsid w:val="00D05F40"/>
    <w:rsid w:val="00D05F56"/>
    <w:rsid w:val="00D0639A"/>
    <w:rsid w:val="00D07045"/>
    <w:rsid w:val="00D07EE3"/>
    <w:rsid w:val="00D07F17"/>
    <w:rsid w:val="00D11A2D"/>
    <w:rsid w:val="00D11ADF"/>
    <w:rsid w:val="00D12042"/>
    <w:rsid w:val="00D14C22"/>
    <w:rsid w:val="00D14D60"/>
    <w:rsid w:val="00D15E7C"/>
    <w:rsid w:val="00D160E8"/>
    <w:rsid w:val="00D16C78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2F46"/>
    <w:rsid w:val="00D236D9"/>
    <w:rsid w:val="00D2373C"/>
    <w:rsid w:val="00D23B63"/>
    <w:rsid w:val="00D23B99"/>
    <w:rsid w:val="00D23D05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55D"/>
    <w:rsid w:val="00D32841"/>
    <w:rsid w:val="00D32B1A"/>
    <w:rsid w:val="00D32D11"/>
    <w:rsid w:val="00D32DFD"/>
    <w:rsid w:val="00D33365"/>
    <w:rsid w:val="00D3377E"/>
    <w:rsid w:val="00D33EDE"/>
    <w:rsid w:val="00D344C8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82E"/>
    <w:rsid w:val="00D428AC"/>
    <w:rsid w:val="00D42F5D"/>
    <w:rsid w:val="00D430A4"/>
    <w:rsid w:val="00D4430F"/>
    <w:rsid w:val="00D443DE"/>
    <w:rsid w:val="00D44825"/>
    <w:rsid w:val="00D451DD"/>
    <w:rsid w:val="00D45231"/>
    <w:rsid w:val="00D453D6"/>
    <w:rsid w:val="00D45E95"/>
    <w:rsid w:val="00D45F56"/>
    <w:rsid w:val="00D466E4"/>
    <w:rsid w:val="00D469AF"/>
    <w:rsid w:val="00D4722A"/>
    <w:rsid w:val="00D47FE5"/>
    <w:rsid w:val="00D50146"/>
    <w:rsid w:val="00D507DB"/>
    <w:rsid w:val="00D50833"/>
    <w:rsid w:val="00D50A6A"/>
    <w:rsid w:val="00D50C50"/>
    <w:rsid w:val="00D51852"/>
    <w:rsid w:val="00D534DA"/>
    <w:rsid w:val="00D53737"/>
    <w:rsid w:val="00D53E1B"/>
    <w:rsid w:val="00D541BA"/>
    <w:rsid w:val="00D55137"/>
    <w:rsid w:val="00D552F0"/>
    <w:rsid w:val="00D5544C"/>
    <w:rsid w:val="00D563B1"/>
    <w:rsid w:val="00D5647E"/>
    <w:rsid w:val="00D56703"/>
    <w:rsid w:val="00D57158"/>
    <w:rsid w:val="00D571A1"/>
    <w:rsid w:val="00D5793E"/>
    <w:rsid w:val="00D57CF8"/>
    <w:rsid w:val="00D603A4"/>
    <w:rsid w:val="00D603FD"/>
    <w:rsid w:val="00D610E4"/>
    <w:rsid w:val="00D61182"/>
    <w:rsid w:val="00D6213E"/>
    <w:rsid w:val="00D621EE"/>
    <w:rsid w:val="00D624F5"/>
    <w:rsid w:val="00D6268F"/>
    <w:rsid w:val="00D62E14"/>
    <w:rsid w:val="00D63499"/>
    <w:rsid w:val="00D63BB6"/>
    <w:rsid w:val="00D63FF1"/>
    <w:rsid w:val="00D6408E"/>
    <w:rsid w:val="00D646C0"/>
    <w:rsid w:val="00D64A62"/>
    <w:rsid w:val="00D652F9"/>
    <w:rsid w:val="00D655AF"/>
    <w:rsid w:val="00D659DC"/>
    <w:rsid w:val="00D65D77"/>
    <w:rsid w:val="00D65F1E"/>
    <w:rsid w:val="00D66A9A"/>
    <w:rsid w:val="00D66EBB"/>
    <w:rsid w:val="00D67725"/>
    <w:rsid w:val="00D67E2D"/>
    <w:rsid w:val="00D70BF2"/>
    <w:rsid w:val="00D71153"/>
    <w:rsid w:val="00D71EA0"/>
    <w:rsid w:val="00D72C22"/>
    <w:rsid w:val="00D74A27"/>
    <w:rsid w:val="00D75B35"/>
    <w:rsid w:val="00D75E92"/>
    <w:rsid w:val="00D760E9"/>
    <w:rsid w:val="00D76AF7"/>
    <w:rsid w:val="00D776E8"/>
    <w:rsid w:val="00D779E8"/>
    <w:rsid w:val="00D77A03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31F4"/>
    <w:rsid w:val="00D834F6"/>
    <w:rsid w:val="00D84006"/>
    <w:rsid w:val="00D845CD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12F0"/>
    <w:rsid w:val="00D92470"/>
    <w:rsid w:val="00D92B84"/>
    <w:rsid w:val="00D93642"/>
    <w:rsid w:val="00D93DA4"/>
    <w:rsid w:val="00D9470B"/>
    <w:rsid w:val="00D94A6F"/>
    <w:rsid w:val="00D950F5"/>
    <w:rsid w:val="00D952C2"/>
    <w:rsid w:val="00D96254"/>
    <w:rsid w:val="00D96ACA"/>
    <w:rsid w:val="00D96DB9"/>
    <w:rsid w:val="00D97F3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3301"/>
    <w:rsid w:val="00DB3A89"/>
    <w:rsid w:val="00DB4354"/>
    <w:rsid w:val="00DB44FB"/>
    <w:rsid w:val="00DB492F"/>
    <w:rsid w:val="00DB4B30"/>
    <w:rsid w:val="00DB4BAF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0EA7"/>
    <w:rsid w:val="00DC1631"/>
    <w:rsid w:val="00DC2302"/>
    <w:rsid w:val="00DC23D4"/>
    <w:rsid w:val="00DC2851"/>
    <w:rsid w:val="00DC317C"/>
    <w:rsid w:val="00DC3EEB"/>
    <w:rsid w:val="00DC4E73"/>
    <w:rsid w:val="00DC51D0"/>
    <w:rsid w:val="00DC670C"/>
    <w:rsid w:val="00DC712B"/>
    <w:rsid w:val="00DC7C98"/>
    <w:rsid w:val="00DD0966"/>
    <w:rsid w:val="00DD1A5C"/>
    <w:rsid w:val="00DD1B60"/>
    <w:rsid w:val="00DD2715"/>
    <w:rsid w:val="00DD3004"/>
    <w:rsid w:val="00DD3097"/>
    <w:rsid w:val="00DD371F"/>
    <w:rsid w:val="00DD3CAD"/>
    <w:rsid w:val="00DD4D86"/>
    <w:rsid w:val="00DD5596"/>
    <w:rsid w:val="00DD776B"/>
    <w:rsid w:val="00DD7AAC"/>
    <w:rsid w:val="00DD7B0A"/>
    <w:rsid w:val="00DD7FA5"/>
    <w:rsid w:val="00DE0036"/>
    <w:rsid w:val="00DE11FA"/>
    <w:rsid w:val="00DE1910"/>
    <w:rsid w:val="00DE1F94"/>
    <w:rsid w:val="00DE266D"/>
    <w:rsid w:val="00DE27D8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D85"/>
    <w:rsid w:val="00DF0FC3"/>
    <w:rsid w:val="00DF1069"/>
    <w:rsid w:val="00DF121F"/>
    <w:rsid w:val="00DF144F"/>
    <w:rsid w:val="00DF170D"/>
    <w:rsid w:val="00DF1B9B"/>
    <w:rsid w:val="00DF1BAE"/>
    <w:rsid w:val="00DF1F60"/>
    <w:rsid w:val="00DF20BB"/>
    <w:rsid w:val="00DF22E8"/>
    <w:rsid w:val="00DF297C"/>
    <w:rsid w:val="00DF2C40"/>
    <w:rsid w:val="00DF30CF"/>
    <w:rsid w:val="00DF3479"/>
    <w:rsid w:val="00DF35EB"/>
    <w:rsid w:val="00DF399D"/>
    <w:rsid w:val="00DF3B59"/>
    <w:rsid w:val="00DF4FDE"/>
    <w:rsid w:val="00DF574F"/>
    <w:rsid w:val="00DF5B7F"/>
    <w:rsid w:val="00DF5D03"/>
    <w:rsid w:val="00DF6772"/>
    <w:rsid w:val="00DF6B67"/>
    <w:rsid w:val="00DF7B1B"/>
    <w:rsid w:val="00E000FD"/>
    <w:rsid w:val="00E008D8"/>
    <w:rsid w:val="00E00C3F"/>
    <w:rsid w:val="00E00C4F"/>
    <w:rsid w:val="00E00DA3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70D"/>
    <w:rsid w:val="00E06B10"/>
    <w:rsid w:val="00E06EC5"/>
    <w:rsid w:val="00E072DE"/>
    <w:rsid w:val="00E10D1E"/>
    <w:rsid w:val="00E10FAE"/>
    <w:rsid w:val="00E11CAB"/>
    <w:rsid w:val="00E11CD9"/>
    <w:rsid w:val="00E1214F"/>
    <w:rsid w:val="00E12980"/>
    <w:rsid w:val="00E12CF3"/>
    <w:rsid w:val="00E13711"/>
    <w:rsid w:val="00E13F05"/>
    <w:rsid w:val="00E14743"/>
    <w:rsid w:val="00E14B01"/>
    <w:rsid w:val="00E14DE8"/>
    <w:rsid w:val="00E164B2"/>
    <w:rsid w:val="00E16AE5"/>
    <w:rsid w:val="00E171E3"/>
    <w:rsid w:val="00E1741B"/>
    <w:rsid w:val="00E177CD"/>
    <w:rsid w:val="00E177E2"/>
    <w:rsid w:val="00E21754"/>
    <w:rsid w:val="00E21866"/>
    <w:rsid w:val="00E22607"/>
    <w:rsid w:val="00E23382"/>
    <w:rsid w:val="00E235B9"/>
    <w:rsid w:val="00E23734"/>
    <w:rsid w:val="00E23B46"/>
    <w:rsid w:val="00E23E82"/>
    <w:rsid w:val="00E240C3"/>
    <w:rsid w:val="00E24942"/>
    <w:rsid w:val="00E24BDF"/>
    <w:rsid w:val="00E24C85"/>
    <w:rsid w:val="00E2531E"/>
    <w:rsid w:val="00E25574"/>
    <w:rsid w:val="00E2572C"/>
    <w:rsid w:val="00E2673C"/>
    <w:rsid w:val="00E26C62"/>
    <w:rsid w:val="00E271C8"/>
    <w:rsid w:val="00E31211"/>
    <w:rsid w:val="00E3148F"/>
    <w:rsid w:val="00E31496"/>
    <w:rsid w:val="00E31931"/>
    <w:rsid w:val="00E31CB7"/>
    <w:rsid w:val="00E3209C"/>
    <w:rsid w:val="00E323B7"/>
    <w:rsid w:val="00E323F2"/>
    <w:rsid w:val="00E325AD"/>
    <w:rsid w:val="00E325B3"/>
    <w:rsid w:val="00E325D4"/>
    <w:rsid w:val="00E32C55"/>
    <w:rsid w:val="00E335E4"/>
    <w:rsid w:val="00E33A65"/>
    <w:rsid w:val="00E33B71"/>
    <w:rsid w:val="00E357FB"/>
    <w:rsid w:val="00E35B52"/>
    <w:rsid w:val="00E363BD"/>
    <w:rsid w:val="00E36AC9"/>
    <w:rsid w:val="00E36E21"/>
    <w:rsid w:val="00E36E79"/>
    <w:rsid w:val="00E37CDC"/>
    <w:rsid w:val="00E40006"/>
    <w:rsid w:val="00E4103B"/>
    <w:rsid w:val="00E414B2"/>
    <w:rsid w:val="00E41E53"/>
    <w:rsid w:val="00E42048"/>
    <w:rsid w:val="00E4245C"/>
    <w:rsid w:val="00E427FA"/>
    <w:rsid w:val="00E42D3B"/>
    <w:rsid w:val="00E433A3"/>
    <w:rsid w:val="00E43C45"/>
    <w:rsid w:val="00E43E08"/>
    <w:rsid w:val="00E446FB"/>
    <w:rsid w:val="00E44EFC"/>
    <w:rsid w:val="00E46060"/>
    <w:rsid w:val="00E460A0"/>
    <w:rsid w:val="00E47038"/>
    <w:rsid w:val="00E47F34"/>
    <w:rsid w:val="00E50516"/>
    <w:rsid w:val="00E5056D"/>
    <w:rsid w:val="00E50AB6"/>
    <w:rsid w:val="00E51C59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71C"/>
    <w:rsid w:val="00E54F42"/>
    <w:rsid w:val="00E56348"/>
    <w:rsid w:val="00E564D3"/>
    <w:rsid w:val="00E567AE"/>
    <w:rsid w:val="00E56A7C"/>
    <w:rsid w:val="00E56AA2"/>
    <w:rsid w:val="00E573E2"/>
    <w:rsid w:val="00E57C5A"/>
    <w:rsid w:val="00E60994"/>
    <w:rsid w:val="00E61556"/>
    <w:rsid w:val="00E61562"/>
    <w:rsid w:val="00E61CE1"/>
    <w:rsid w:val="00E62065"/>
    <w:rsid w:val="00E622FB"/>
    <w:rsid w:val="00E62B98"/>
    <w:rsid w:val="00E62C66"/>
    <w:rsid w:val="00E633E0"/>
    <w:rsid w:val="00E642F4"/>
    <w:rsid w:val="00E64966"/>
    <w:rsid w:val="00E64C39"/>
    <w:rsid w:val="00E64DA1"/>
    <w:rsid w:val="00E65067"/>
    <w:rsid w:val="00E65316"/>
    <w:rsid w:val="00E65329"/>
    <w:rsid w:val="00E65A55"/>
    <w:rsid w:val="00E65EC9"/>
    <w:rsid w:val="00E672DB"/>
    <w:rsid w:val="00E6760A"/>
    <w:rsid w:val="00E6796A"/>
    <w:rsid w:val="00E70083"/>
    <w:rsid w:val="00E702B7"/>
    <w:rsid w:val="00E71184"/>
    <w:rsid w:val="00E71362"/>
    <w:rsid w:val="00E713C3"/>
    <w:rsid w:val="00E7141E"/>
    <w:rsid w:val="00E71658"/>
    <w:rsid w:val="00E7169D"/>
    <w:rsid w:val="00E71A1A"/>
    <w:rsid w:val="00E71A83"/>
    <w:rsid w:val="00E71B3C"/>
    <w:rsid w:val="00E71D06"/>
    <w:rsid w:val="00E72265"/>
    <w:rsid w:val="00E7366A"/>
    <w:rsid w:val="00E73767"/>
    <w:rsid w:val="00E73E85"/>
    <w:rsid w:val="00E748CC"/>
    <w:rsid w:val="00E74A7C"/>
    <w:rsid w:val="00E76095"/>
    <w:rsid w:val="00E7739A"/>
    <w:rsid w:val="00E8019B"/>
    <w:rsid w:val="00E80F7D"/>
    <w:rsid w:val="00E815E6"/>
    <w:rsid w:val="00E81B09"/>
    <w:rsid w:val="00E82036"/>
    <w:rsid w:val="00E827BC"/>
    <w:rsid w:val="00E828EE"/>
    <w:rsid w:val="00E82A00"/>
    <w:rsid w:val="00E836A7"/>
    <w:rsid w:val="00E8387E"/>
    <w:rsid w:val="00E840D9"/>
    <w:rsid w:val="00E84460"/>
    <w:rsid w:val="00E85053"/>
    <w:rsid w:val="00E856C0"/>
    <w:rsid w:val="00E8580B"/>
    <w:rsid w:val="00E85ACB"/>
    <w:rsid w:val="00E87508"/>
    <w:rsid w:val="00E875AC"/>
    <w:rsid w:val="00E87D4E"/>
    <w:rsid w:val="00E87DAF"/>
    <w:rsid w:val="00E9036C"/>
    <w:rsid w:val="00E912C1"/>
    <w:rsid w:val="00E91BE5"/>
    <w:rsid w:val="00E921C4"/>
    <w:rsid w:val="00E92A09"/>
    <w:rsid w:val="00E92E36"/>
    <w:rsid w:val="00E92F10"/>
    <w:rsid w:val="00E93470"/>
    <w:rsid w:val="00E93D9A"/>
    <w:rsid w:val="00E94239"/>
    <w:rsid w:val="00E94284"/>
    <w:rsid w:val="00E9449A"/>
    <w:rsid w:val="00E94509"/>
    <w:rsid w:val="00E95767"/>
    <w:rsid w:val="00E95B82"/>
    <w:rsid w:val="00E95DA3"/>
    <w:rsid w:val="00E960C6"/>
    <w:rsid w:val="00E96D3A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6"/>
    <w:rsid w:val="00EB2AC9"/>
    <w:rsid w:val="00EB2BF1"/>
    <w:rsid w:val="00EB2CD2"/>
    <w:rsid w:val="00EB383C"/>
    <w:rsid w:val="00EB3BCF"/>
    <w:rsid w:val="00EB44FC"/>
    <w:rsid w:val="00EB48EE"/>
    <w:rsid w:val="00EB4B0D"/>
    <w:rsid w:val="00EB4E1C"/>
    <w:rsid w:val="00EB6A7D"/>
    <w:rsid w:val="00EB6F36"/>
    <w:rsid w:val="00EB7454"/>
    <w:rsid w:val="00EB7460"/>
    <w:rsid w:val="00EB7AD8"/>
    <w:rsid w:val="00EC05C8"/>
    <w:rsid w:val="00EC09E4"/>
    <w:rsid w:val="00EC0E75"/>
    <w:rsid w:val="00EC14E7"/>
    <w:rsid w:val="00EC20B6"/>
    <w:rsid w:val="00EC3467"/>
    <w:rsid w:val="00EC37A5"/>
    <w:rsid w:val="00EC3AAB"/>
    <w:rsid w:val="00EC3B82"/>
    <w:rsid w:val="00EC5176"/>
    <w:rsid w:val="00EC566E"/>
    <w:rsid w:val="00EC5713"/>
    <w:rsid w:val="00EC57EA"/>
    <w:rsid w:val="00EC57F3"/>
    <w:rsid w:val="00EC6952"/>
    <w:rsid w:val="00EC6C5D"/>
    <w:rsid w:val="00EC6E38"/>
    <w:rsid w:val="00EC6F8B"/>
    <w:rsid w:val="00ED02F7"/>
    <w:rsid w:val="00ED05D7"/>
    <w:rsid w:val="00ED0742"/>
    <w:rsid w:val="00ED0EB0"/>
    <w:rsid w:val="00ED10BE"/>
    <w:rsid w:val="00ED1196"/>
    <w:rsid w:val="00ED1F23"/>
    <w:rsid w:val="00ED20B7"/>
    <w:rsid w:val="00ED309F"/>
    <w:rsid w:val="00ED3508"/>
    <w:rsid w:val="00ED38E0"/>
    <w:rsid w:val="00ED3AEE"/>
    <w:rsid w:val="00ED42E7"/>
    <w:rsid w:val="00ED4968"/>
    <w:rsid w:val="00ED4A81"/>
    <w:rsid w:val="00ED4E32"/>
    <w:rsid w:val="00ED52AD"/>
    <w:rsid w:val="00ED53F2"/>
    <w:rsid w:val="00ED57E7"/>
    <w:rsid w:val="00ED599D"/>
    <w:rsid w:val="00ED5D51"/>
    <w:rsid w:val="00ED69A8"/>
    <w:rsid w:val="00ED6A3C"/>
    <w:rsid w:val="00ED6CB8"/>
    <w:rsid w:val="00ED6DE2"/>
    <w:rsid w:val="00ED70A2"/>
    <w:rsid w:val="00EE09FA"/>
    <w:rsid w:val="00EE0C04"/>
    <w:rsid w:val="00EE0D89"/>
    <w:rsid w:val="00EE12B9"/>
    <w:rsid w:val="00EE12D4"/>
    <w:rsid w:val="00EE1762"/>
    <w:rsid w:val="00EE184C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4640"/>
    <w:rsid w:val="00EE537C"/>
    <w:rsid w:val="00EE5D7B"/>
    <w:rsid w:val="00EE6F96"/>
    <w:rsid w:val="00EE7A0F"/>
    <w:rsid w:val="00EE7ADB"/>
    <w:rsid w:val="00EE7E2D"/>
    <w:rsid w:val="00EE7EAD"/>
    <w:rsid w:val="00EF0322"/>
    <w:rsid w:val="00EF094D"/>
    <w:rsid w:val="00EF09EA"/>
    <w:rsid w:val="00EF0BC3"/>
    <w:rsid w:val="00EF0DDF"/>
    <w:rsid w:val="00EF2017"/>
    <w:rsid w:val="00EF2192"/>
    <w:rsid w:val="00EF23ED"/>
    <w:rsid w:val="00EF3536"/>
    <w:rsid w:val="00EF3B91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83F"/>
    <w:rsid w:val="00F00C40"/>
    <w:rsid w:val="00F010EB"/>
    <w:rsid w:val="00F017AA"/>
    <w:rsid w:val="00F01888"/>
    <w:rsid w:val="00F01E2B"/>
    <w:rsid w:val="00F02C54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0DF"/>
    <w:rsid w:val="00F05EC1"/>
    <w:rsid w:val="00F066B5"/>
    <w:rsid w:val="00F07432"/>
    <w:rsid w:val="00F079B4"/>
    <w:rsid w:val="00F07E9A"/>
    <w:rsid w:val="00F102E6"/>
    <w:rsid w:val="00F103BF"/>
    <w:rsid w:val="00F10B2B"/>
    <w:rsid w:val="00F10C82"/>
    <w:rsid w:val="00F117CF"/>
    <w:rsid w:val="00F11C38"/>
    <w:rsid w:val="00F11F98"/>
    <w:rsid w:val="00F122C7"/>
    <w:rsid w:val="00F1454D"/>
    <w:rsid w:val="00F149AA"/>
    <w:rsid w:val="00F14DF4"/>
    <w:rsid w:val="00F14F99"/>
    <w:rsid w:val="00F15523"/>
    <w:rsid w:val="00F15868"/>
    <w:rsid w:val="00F175E0"/>
    <w:rsid w:val="00F17840"/>
    <w:rsid w:val="00F17CC7"/>
    <w:rsid w:val="00F17F22"/>
    <w:rsid w:val="00F20070"/>
    <w:rsid w:val="00F20123"/>
    <w:rsid w:val="00F20390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59B3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1ECD"/>
    <w:rsid w:val="00F32056"/>
    <w:rsid w:val="00F32082"/>
    <w:rsid w:val="00F32D0D"/>
    <w:rsid w:val="00F32E44"/>
    <w:rsid w:val="00F34493"/>
    <w:rsid w:val="00F34862"/>
    <w:rsid w:val="00F358A3"/>
    <w:rsid w:val="00F35F87"/>
    <w:rsid w:val="00F362AD"/>
    <w:rsid w:val="00F3634B"/>
    <w:rsid w:val="00F374CD"/>
    <w:rsid w:val="00F4007C"/>
    <w:rsid w:val="00F4073C"/>
    <w:rsid w:val="00F40DA1"/>
    <w:rsid w:val="00F41F06"/>
    <w:rsid w:val="00F4231A"/>
    <w:rsid w:val="00F439AF"/>
    <w:rsid w:val="00F44188"/>
    <w:rsid w:val="00F44F02"/>
    <w:rsid w:val="00F44F24"/>
    <w:rsid w:val="00F45B68"/>
    <w:rsid w:val="00F46479"/>
    <w:rsid w:val="00F464FF"/>
    <w:rsid w:val="00F46706"/>
    <w:rsid w:val="00F473EB"/>
    <w:rsid w:val="00F47BA9"/>
    <w:rsid w:val="00F47E4A"/>
    <w:rsid w:val="00F47F6C"/>
    <w:rsid w:val="00F50133"/>
    <w:rsid w:val="00F50293"/>
    <w:rsid w:val="00F50609"/>
    <w:rsid w:val="00F506DF"/>
    <w:rsid w:val="00F508B1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09F"/>
    <w:rsid w:val="00F578CF"/>
    <w:rsid w:val="00F57DC6"/>
    <w:rsid w:val="00F606ED"/>
    <w:rsid w:val="00F6148F"/>
    <w:rsid w:val="00F617F2"/>
    <w:rsid w:val="00F61E41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015E"/>
    <w:rsid w:val="00F7083A"/>
    <w:rsid w:val="00F71C88"/>
    <w:rsid w:val="00F730C4"/>
    <w:rsid w:val="00F7375F"/>
    <w:rsid w:val="00F73C81"/>
    <w:rsid w:val="00F73DB7"/>
    <w:rsid w:val="00F7512A"/>
    <w:rsid w:val="00F758E4"/>
    <w:rsid w:val="00F75A15"/>
    <w:rsid w:val="00F75AD8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31B"/>
    <w:rsid w:val="00F86D07"/>
    <w:rsid w:val="00F8701C"/>
    <w:rsid w:val="00F87A20"/>
    <w:rsid w:val="00F87B90"/>
    <w:rsid w:val="00F87D90"/>
    <w:rsid w:val="00F90800"/>
    <w:rsid w:val="00F90FDD"/>
    <w:rsid w:val="00F910FB"/>
    <w:rsid w:val="00F912FE"/>
    <w:rsid w:val="00F91C85"/>
    <w:rsid w:val="00F91F0B"/>
    <w:rsid w:val="00F92BD7"/>
    <w:rsid w:val="00F93102"/>
    <w:rsid w:val="00F931FF"/>
    <w:rsid w:val="00F9394B"/>
    <w:rsid w:val="00F94B54"/>
    <w:rsid w:val="00F94C8F"/>
    <w:rsid w:val="00F94F77"/>
    <w:rsid w:val="00F954B5"/>
    <w:rsid w:val="00F95F0B"/>
    <w:rsid w:val="00F961C4"/>
    <w:rsid w:val="00FA04B0"/>
    <w:rsid w:val="00FA0E83"/>
    <w:rsid w:val="00FA20B0"/>
    <w:rsid w:val="00FA2AD2"/>
    <w:rsid w:val="00FA3040"/>
    <w:rsid w:val="00FA3A60"/>
    <w:rsid w:val="00FA3F0A"/>
    <w:rsid w:val="00FA44EE"/>
    <w:rsid w:val="00FA56E3"/>
    <w:rsid w:val="00FA64BB"/>
    <w:rsid w:val="00FA66D5"/>
    <w:rsid w:val="00FA67F7"/>
    <w:rsid w:val="00FA6AAA"/>
    <w:rsid w:val="00FA732A"/>
    <w:rsid w:val="00FA73A5"/>
    <w:rsid w:val="00FA7F4A"/>
    <w:rsid w:val="00FB00BD"/>
    <w:rsid w:val="00FB01C8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E2F"/>
    <w:rsid w:val="00FB6FD8"/>
    <w:rsid w:val="00FB7657"/>
    <w:rsid w:val="00FB7923"/>
    <w:rsid w:val="00FC01F1"/>
    <w:rsid w:val="00FC10C4"/>
    <w:rsid w:val="00FC124C"/>
    <w:rsid w:val="00FC134F"/>
    <w:rsid w:val="00FC1473"/>
    <w:rsid w:val="00FC2287"/>
    <w:rsid w:val="00FC26DA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6B16"/>
    <w:rsid w:val="00FC701C"/>
    <w:rsid w:val="00FC799F"/>
    <w:rsid w:val="00FD0175"/>
    <w:rsid w:val="00FD07C1"/>
    <w:rsid w:val="00FD07F6"/>
    <w:rsid w:val="00FD0D73"/>
    <w:rsid w:val="00FD2324"/>
    <w:rsid w:val="00FD26F5"/>
    <w:rsid w:val="00FD2D4A"/>
    <w:rsid w:val="00FD419F"/>
    <w:rsid w:val="00FD4222"/>
    <w:rsid w:val="00FD44B7"/>
    <w:rsid w:val="00FD471F"/>
    <w:rsid w:val="00FD4F92"/>
    <w:rsid w:val="00FD5264"/>
    <w:rsid w:val="00FD5377"/>
    <w:rsid w:val="00FD53C6"/>
    <w:rsid w:val="00FD6098"/>
    <w:rsid w:val="00FD6699"/>
    <w:rsid w:val="00FD71F3"/>
    <w:rsid w:val="00FE03C1"/>
    <w:rsid w:val="00FE0E16"/>
    <w:rsid w:val="00FE0E82"/>
    <w:rsid w:val="00FE2238"/>
    <w:rsid w:val="00FE23C2"/>
    <w:rsid w:val="00FE2457"/>
    <w:rsid w:val="00FE270F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587"/>
    <w:rsid w:val="00FF0902"/>
    <w:rsid w:val="00FF1601"/>
    <w:rsid w:val="00FF18E6"/>
    <w:rsid w:val="00FF1C27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C9D"/>
    <w:rsid w:val="00FF7E3B"/>
    <w:rsid w:val="01E7D9D5"/>
    <w:rsid w:val="02EC55C2"/>
    <w:rsid w:val="070D31E2"/>
    <w:rsid w:val="09CEF335"/>
    <w:rsid w:val="0A0B9CB7"/>
    <w:rsid w:val="0B55C483"/>
    <w:rsid w:val="0E0BFA20"/>
    <w:rsid w:val="0EA40B45"/>
    <w:rsid w:val="15C72432"/>
    <w:rsid w:val="166A70B5"/>
    <w:rsid w:val="172245DE"/>
    <w:rsid w:val="1728C621"/>
    <w:rsid w:val="1742AF69"/>
    <w:rsid w:val="17CA534C"/>
    <w:rsid w:val="1D334CC5"/>
    <w:rsid w:val="1DF4A85F"/>
    <w:rsid w:val="1F0EE479"/>
    <w:rsid w:val="1FE474F9"/>
    <w:rsid w:val="20BD9DBA"/>
    <w:rsid w:val="213E07A1"/>
    <w:rsid w:val="229D327A"/>
    <w:rsid w:val="23E7A089"/>
    <w:rsid w:val="25767752"/>
    <w:rsid w:val="290384EF"/>
    <w:rsid w:val="29E2862E"/>
    <w:rsid w:val="2C0351EA"/>
    <w:rsid w:val="2C2B744C"/>
    <w:rsid w:val="2C367A6D"/>
    <w:rsid w:val="2EC38B48"/>
    <w:rsid w:val="2EE1A9E9"/>
    <w:rsid w:val="2FA97EDF"/>
    <w:rsid w:val="328A2C17"/>
    <w:rsid w:val="348C95B0"/>
    <w:rsid w:val="3693878E"/>
    <w:rsid w:val="3D3BB606"/>
    <w:rsid w:val="3EEE89C4"/>
    <w:rsid w:val="41913AF3"/>
    <w:rsid w:val="4ED11933"/>
    <w:rsid w:val="4F073025"/>
    <w:rsid w:val="4F256F26"/>
    <w:rsid w:val="50703CB2"/>
    <w:rsid w:val="5385DCA4"/>
    <w:rsid w:val="5427E0D8"/>
    <w:rsid w:val="55972F9C"/>
    <w:rsid w:val="56A86464"/>
    <w:rsid w:val="575F819A"/>
    <w:rsid w:val="5B7BD587"/>
    <w:rsid w:val="5CF801E2"/>
    <w:rsid w:val="5D17A5E8"/>
    <w:rsid w:val="61899574"/>
    <w:rsid w:val="618F6490"/>
    <w:rsid w:val="62D90BEA"/>
    <w:rsid w:val="636DBF0F"/>
    <w:rsid w:val="64517170"/>
    <w:rsid w:val="67F773E6"/>
    <w:rsid w:val="690F2AE6"/>
    <w:rsid w:val="6A8E0C88"/>
    <w:rsid w:val="6AB533AC"/>
    <w:rsid w:val="6C656725"/>
    <w:rsid w:val="6DF983F1"/>
    <w:rsid w:val="6E7989E6"/>
    <w:rsid w:val="700F35A4"/>
    <w:rsid w:val="71247530"/>
    <w:rsid w:val="7136641D"/>
    <w:rsid w:val="72767FF4"/>
    <w:rsid w:val="72DBD56B"/>
    <w:rsid w:val="7410A696"/>
    <w:rsid w:val="7527A0C0"/>
    <w:rsid w:val="75DEBAB4"/>
    <w:rsid w:val="75F70697"/>
    <w:rsid w:val="760D6D80"/>
    <w:rsid w:val="78369199"/>
    <w:rsid w:val="7C85BF5D"/>
    <w:rsid w:val="7D5AEACA"/>
    <w:rsid w:val="7DE7FB15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9E2297C-1C38-4EF3-AB4F-66C7FB11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uiPriority w:val="99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qFormat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ind w:left="36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025831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  <w:style w:type="character" w:customStyle="1" w:styleId="eop">
    <w:name w:val="eop"/>
    <w:basedOn w:val="DefaultParagraphFont"/>
    <w:rsid w:val="00025831"/>
  </w:style>
  <w:style w:type="table" w:customStyle="1" w:styleId="TableGrid21">
    <w:name w:val="Table Grid21"/>
    <w:basedOn w:val="TableNormal"/>
    <w:next w:val="TableGrid"/>
    <w:qFormat/>
    <w:rsid w:val="00BC1F41"/>
    <w:rPr>
      <w:rFonts w:eastAsia="Batang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4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5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6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5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7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9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0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2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5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4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0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8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0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6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8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59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6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4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0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2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90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9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2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8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2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1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6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6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3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5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4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15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39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1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5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8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5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6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6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4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6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0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2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9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4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7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1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9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7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6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7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4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9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3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8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7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1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6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9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7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2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2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0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9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1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2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7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3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2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5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9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9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6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0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4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4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02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6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3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6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43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8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1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6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4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1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0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8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0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1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05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8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97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12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24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1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1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8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20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2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0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18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57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4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01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8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2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2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1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04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0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5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7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1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726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66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13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2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48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72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16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9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3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3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7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45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23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12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7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3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6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7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7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3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6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44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08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6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06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5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3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6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3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9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7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9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74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84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5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3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7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7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6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1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79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0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0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5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32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8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55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81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17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49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32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1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3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3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35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9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0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7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1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7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8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5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58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1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6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6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0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5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2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4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7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3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6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8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1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3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8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1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5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66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6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44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2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2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68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9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1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2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9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94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7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17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37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7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7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21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11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0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16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5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7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0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7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9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7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1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3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8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1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3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2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3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1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4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39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07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0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13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3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3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85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1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1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3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1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9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4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5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3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3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1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7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9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0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8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44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37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4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6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33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4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30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4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3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85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4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1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9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9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1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3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76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9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27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0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12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2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1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721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9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1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7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0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7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9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79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2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79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80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40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3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52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2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2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7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4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3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2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4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8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93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0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2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3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0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56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4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3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0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9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61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56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82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8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6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2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7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3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2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50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1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4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7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46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9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0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7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9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7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05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14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506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7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56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3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0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1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6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76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74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8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6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9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6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0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9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8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1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84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5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2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3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1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6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6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7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1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5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8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9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7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9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6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7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6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6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0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4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1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7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3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6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4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1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74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4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6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80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3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2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4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4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9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2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0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1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1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0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3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3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5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5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84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6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1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0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3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4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8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5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7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68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52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4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9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0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4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3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07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1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81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6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9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4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7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1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4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7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10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5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4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1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39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26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52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6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78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8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1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26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8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20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9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3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14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3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11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0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20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8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2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79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73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3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7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87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1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3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52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2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81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2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5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70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9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5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61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3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50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7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1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64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76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1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9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7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45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5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3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10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0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5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8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7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0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1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1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95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3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65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32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1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83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9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96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0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2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8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7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9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77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07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4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26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2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0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54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2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62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3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0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3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0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4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4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9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05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6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35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9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90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8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1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04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21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3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8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1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60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45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3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2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4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9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44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05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3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01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93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6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5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3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96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62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6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1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7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3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5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2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2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43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06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66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0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0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87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35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0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7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82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9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06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9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9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6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0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3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2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9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0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75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94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7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1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0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66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74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8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74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2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2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46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43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9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0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8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9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5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78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5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0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6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98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68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9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7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50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35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49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51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36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2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8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71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77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61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39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2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66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0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4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1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25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5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1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0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04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0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6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69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1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6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0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19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6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7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08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0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93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58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7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23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0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97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6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38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55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11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7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30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44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33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11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507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85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5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4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2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05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64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24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5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3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2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3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6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0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19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1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05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54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46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7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03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7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2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4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02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9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0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79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6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86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6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1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03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1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8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9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7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4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04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9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4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7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78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37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4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4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6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6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9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3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4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8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2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9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6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2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2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0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7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1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5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5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2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61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0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9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5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9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6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7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5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3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6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8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08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1DB321-1E11-4BD0-8C46-2466454A2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2623</TotalTime>
  <Pages>2</Pages>
  <Words>660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696</cp:revision>
  <cp:lastPrinted>2021-10-12T10:12:00Z</cp:lastPrinted>
  <dcterms:created xsi:type="dcterms:W3CDTF">2024-09-28T02:10:00Z</dcterms:created>
  <dcterms:modified xsi:type="dcterms:W3CDTF">2025-10-03T16:45:00Z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